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3CF" w:rsidRDefault="00AD23CF" w:rsidP="00B042FA">
      <w:pPr>
        <w:jc w:val="center"/>
        <w:rPr>
          <w:b/>
          <w:bCs/>
          <w:i/>
          <w:iCs/>
          <w:color w:val="FF0000"/>
          <w:sz w:val="36"/>
          <w:szCs w:val="36"/>
        </w:rPr>
      </w:pPr>
      <w:r>
        <w:rPr>
          <w:b/>
          <w:bCs/>
          <w:i/>
          <w:iCs/>
          <w:color w:val="FF0000"/>
          <w:sz w:val="36"/>
          <w:szCs w:val="36"/>
        </w:rPr>
        <w:t xml:space="preserve">Авар мац1  </w:t>
      </w:r>
      <w:r w:rsidRPr="00CC35EA">
        <w:rPr>
          <w:b/>
          <w:bCs/>
          <w:i/>
          <w:iCs/>
          <w:color w:val="FF0000"/>
          <w:sz w:val="48"/>
          <w:szCs w:val="48"/>
        </w:rPr>
        <w:t xml:space="preserve"> 7</w:t>
      </w:r>
      <w:r>
        <w:rPr>
          <w:b/>
          <w:bCs/>
          <w:i/>
          <w:iCs/>
          <w:color w:val="FF0000"/>
          <w:sz w:val="36"/>
          <w:szCs w:val="36"/>
        </w:rPr>
        <w:t xml:space="preserve"> класс – 68 саг1ат.</w:t>
      </w:r>
    </w:p>
    <w:p w:rsidR="00AD23CF" w:rsidRDefault="00AD23CF" w:rsidP="00B042FA">
      <w:pPr>
        <w:jc w:val="center"/>
        <w:rPr>
          <w:b/>
          <w:bCs/>
          <w:i/>
          <w:iCs/>
          <w:color w:val="FF0000"/>
          <w:sz w:val="36"/>
          <w:szCs w:val="36"/>
        </w:rPr>
      </w:pPr>
    </w:p>
    <w:tbl>
      <w:tblPr>
        <w:tblW w:w="145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0"/>
        <w:gridCol w:w="3116"/>
        <w:gridCol w:w="2551"/>
        <w:gridCol w:w="1951"/>
        <w:gridCol w:w="2444"/>
        <w:gridCol w:w="1984"/>
        <w:gridCol w:w="1559"/>
      </w:tblGrid>
      <w:tr w:rsidR="00AD23CF" w:rsidRPr="00625772">
        <w:tc>
          <w:tcPr>
            <w:tcW w:w="930" w:type="dxa"/>
          </w:tcPr>
          <w:p w:rsidR="00AD23CF" w:rsidRPr="00625772" w:rsidRDefault="00AD23CF" w:rsidP="0004386E">
            <w:pPr>
              <w:rPr>
                <w:b/>
                <w:bCs/>
                <w:color w:val="3366FF"/>
                <w:sz w:val="28"/>
                <w:szCs w:val="28"/>
              </w:rPr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 xml:space="preserve">№ </w:t>
            </w:r>
          </w:p>
          <w:p w:rsidR="00AD23CF" w:rsidRPr="00625772" w:rsidRDefault="00AD23CF" w:rsidP="0004386E">
            <w:pPr>
              <w:rPr>
                <w:b/>
                <w:bCs/>
                <w:color w:val="3366FF"/>
                <w:sz w:val="28"/>
                <w:szCs w:val="28"/>
              </w:rPr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>п</w:t>
            </w:r>
            <w:r w:rsidRPr="00625772">
              <w:rPr>
                <w:b/>
                <w:bCs/>
                <w:color w:val="3366FF"/>
                <w:sz w:val="28"/>
                <w:szCs w:val="28"/>
                <w:lang w:val="en-US"/>
              </w:rPr>
              <w:t>/</w:t>
            </w:r>
            <w:r w:rsidRPr="00625772">
              <w:rPr>
                <w:b/>
                <w:bCs/>
                <w:color w:val="3366FF"/>
                <w:sz w:val="28"/>
                <w:szCs w:val="28"/>
              </w:rPr>
              <w:t>п</w:t>
            </w:r>
          </w:p>
        </w:tc>
        <w:tc>
          <w:tcPr>
            <w:tcW w:w="3116" w:type="dxa"/>
          </w:tcPr>
          <w:p w:rsidR="00AD23CF" w:rsidRPr="00625772" w:rsidRDefault="00AD23CF" w:rsidP="00625772">
            <w:pPr>
              <w:jc w:val="center"/>
              <w:rPr>
                <w:b/>
                <w:bCs/>
                <w:i/>
                <w:iCs/>
                <w:color w:val="FF0000"/>
                <w:sz w:val="36"/>
                <w:szCs w:val="36"/>
              </w:rPr>
            </w:pPr>
            <w:r>
              <w:rPr>
                <w:b/>
                <w:bCs/>
                <w:color w:val="3366FF"/>
                <w:sz w:val="28"/>
                <w:szCs w:val="28"/>
              </w:rPr>
              <w:t>Темы уроков</w:t>
            </w:r>
          </w:p>
        </w:tc>
        <w:tc>
          <w:tcPr>
            <w:tcW w:w="2551" w:type="dxa"/>
          </w:tcPr>
          <w:p w:rsidR="00AD23CF" w:rsidRPr="00625772" w:rsidRDefault="00AD23CF" w:rsidP="00625772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 xml:space="preserve">Словарная </w:t>
            </w:r>
          </w:p>
          <w:p w:rsidR="00AD23CF" w:rsidRPr="00625772" w:rsidRDefault="00AD23CF" w:rsidP="00625772">
            <w:pPr>
              <w:jc w:val="center"/>
              <w:rPr>
                <w:b/>
                <w:bCs/>
                <w:i/>
                <w:iCs/>
                <w:color w:val="FF0000"/>
                <w:sz w:val="36"/>
                <w:szCs w:val="36"/>
              </w:rPr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>работа</w:t>
            </w:r>
          </w:p>
        </w:tc>
        <w:tc>
          <w:tcPr>
            <w:tcW w:w="1951" w:type="dxa"/>
          </w:tcPr>
          <w:p w:rsidR="00AD23CF" w:rsidRPr="00625772" w:rsidRDefault="00AD23CF" w:rsidP="00B042FA">
            <w:pPr>
              <w:rPr>
                <w:b/>
                <w:bCs/>
                <w:color w:val="3366FF"/>
                <w:sz w:val="28"/>
                <w:szCs w:val="28"/>
              </w:rPr>
            </w:pPr>
          </w:p>
          <w:p w:rsidR="00AD23CF" w:rsidRPr="00625772" w:rsidRDefault="00AD23CF" w:rsidP="00B042FA">
            <w:pPr>
              <w:rPr>
                <w:b/>
                <w:bCs/>
                <w:i/>
                <w:iCs/>
                <w:color w:val="FF0000"/>
                <w:sz w:val="36"/>
                <w:szCs w:val="36"/>
              </w:rPr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>Наглядность</w:t>
            </w:r>
          </w:p>
        </w:tc>
        <w:tc>
          <w:tcPr>
            <w:tcW w:w="2444" w:type="dxa"/>
          </w:tcPr>
          <w:p w:rsidR="00AD23CF" w:rsidRPr="00625772" w:rsidRDefault="00AD23CF" w:rsidP="00625772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>Повторение темы</w:t>
            </w:r>
          </w:p>
          <w:p w:rsidR="00AD23CF" w:rsidRPr="00625772" w:rsidRDefault="00AD23CF" w:rsidP="00B042FA">
            <w:pPr>
              <w:rPr>
                <w:b/>
                <w:bCs/>
                <w:i/>
                <w:iCs/>
                <w:color w:val="FF0000"/>
                <w:sz w:val="36"/>
                <w:szCs w:val="36"/>
              </w:rPr>
            </w:pPr>
          </w:p>
        </w:tc>
        <w:tc>
          <w:tcPr>
            <w:tcW w:w="1984" w:type="dxa"/>
          </w:tcPr>
          <w:p w:rsidR="00AD23CF" w:rsidRPr="00625772" w:rsidRDefault="00AD23CF" w:rsidP="00625772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>Домашнее</w:t>
            </w:r>
          </w:p>
          <w:p w:rsidR="00AD23CF" w:rsidRPr="00625772" w:rsidRDefault="00AD23CF" w:rsidP="00625772">
            <w:pPr>
              <w:jc w:val="center"/>
              <w:rPr>
                <w:b/>
                <w:bCs/>
                <w:i/>
                <w:iCs/>
                <w:color w:val="FF0000"/>
                <w:sz w:val="36"/>
                <w:szCs w:val="36"/>
              </w:rPr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>задание</w:t>
            </w:r>
          </w:p>
        </w:tc>
        <w:tc>
          <w:tcPr>
            <w:tcW w:w="1559" w:type="dxa"/>
          </w:tcPr>
          <w:p w:rsidR="00AD23CF" w:rsidRPr="00625772" w:rsidRDefault="00AD23CF" w:rsidP="00625772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  <w:p w:rsidR="00AD23CF" w:rsidRPr="00625772" w:rsidRDefault="00AD23CF" w:rsidP="00625772">
            <w:pPr>
              <w:ind w:firstLine="72"/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>Сроки</w:t>
            </w:r>
          </w:p>
        </w:tc>
      </w:tr>
      <w:tr w:rsidR="00AD23CF" w:rsidRPr="0004386E">
        <w:tc>
          <w:tcPr>
            <w:tcW w:w="930" w:type="dxa"/>
          </w:tcPr>
          <w:p w:rsidR="00AD23CF" w:rsidRPr="00037D19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t>Предложение.</w:t>
            </w:r>
          </w:p>
        </w:tc>
        <w:tc>
          <w:tcPr>
            <w:tcW w:w="2551" w:type="dxa"/>
          </w:tcPr>
          <w:p w:rsidR="00AD23CF" w:rsidRDefault="00AD23CF" w:rsidP="00B042FA">
            <w:r>
              <w:t>ч1варкь-ч1варкьи,</w:t>
            </w:r>
          </w:p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>
            <w:r>
              <w:t>§ 47 2 х1алт1и</w:t>
            </w:r>
          </w:p>
        </w:tc>
        <w:tc>
          <w:tcPr>
            <w:tcW w:w="1559" w:type="dxa"/>
          </w:tcPr>
          <w:p w:rsidR="00AD23CF" w:rsidRPr="0004386E" w:rsidRDefault="00AD23CF" w:rsidP="00B042FA">
            <w:r>
              <w:t>1 четв.</w:t>
            </w:r>
          </w:p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  <w:p w:rsidR="00AD23CF" w:rsidRPr="0004386E" w:rsidRDefault="00AD23CF" w:rsidP="00E9491B">
            <w:pPr>
              <w:ind w:left="536" w:hanging="360"/>
            </w:pPr>
          </w:p>
        </w:tc>
        <w:tc>
          <w:tcPr>
            <w:tcW w:w="3116" w:type="dxa"/>
          </w:tcPr>
          <w:p w:rsidR="00AD23CF" w:rsidRPr="0004386E" w:rsidRDefault="00AD23CF" w:rsidP="00037D19">
            <w:r>
              <w:t xml:space="preserve">Раг1и лъугьин. 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Коч1охъан, ессарухъан,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Карточкаби,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Предложение.</w:t>
            </w:r>
          </w:p>
        </w:tc>
        <w:tc>
          <w:tcPr>
            <w:tcW w:w="1984" w:type="dxa"/>
          </w:tcPr>
          <w:p w:rsidR="00AD23CF" w:rsidRDefault="00AD23CF" w:rsidP="00B042FA">
            <w:r>
              <w:t>§ 48</w:t>
            </w:r>
          </w:p>
          <w:p w:rsidR="00AD23CF" w:rsidRPr="0004386E" w:rsidRDefault="00AD23CF" w:rsidP="00E032ED">
            <w:r>
              <w:t xml:space="preserve"> 2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t>Морфология.</w:t>
            </w:r>
          </w:p>
        </w:tc>
        <w:tc>
          <w:tcPr>
            <w:tcW w:w="2551" w:type="dxa"/>
          </w:tcPr>
          <w:p w:rsidR="00AD23CF" w:rsidRDefault="00AD23CF" w:rsidP="00B042FA">
            <w:r>
              <w:t>Миккигъвет1,</w:t>
            </w:r>
          </w:p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>
            <w:r>
              <w:t>Раг1и лъугьин</w:t>
            </w:r>
          </w:p>
        </w:tc>
        <w:tc>
          <w:tcPr>
            <w:tcW w:w="1984" w:type="dxa"/>
          </w:tcPr>
          <w:p w:rsidR="00AD23CF" w:rsidRDefault="00AD23CF" w:rsidP="00B042FA">
            <w:r>
              <w:t xml:space="preserve">§ 49 </w:t>
            </w:r>
          </w:p>
          <w:p w:rsidR="00AD23CF" w:rsidRDefault="00AD23CF" w:rsidP="00B042FA">
            <w:r>
              <w:t>4 х1алт1и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 w:rsidRPr="00625772">
              <w:rPr>
                <w:b/>
                <w:bCs/>
                <w:i/>
                <w:iCs/>
                <w:color w:val="008000"/>
              </w:rPr>
              <w:t>Диктант «Риидал рохьов»</w:t>
            </w:r>
          </w:p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>
            <w:r>
              <w:t>Диктантазул мажмуг1</w:t>
            </w:r>
          </w:p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37D19" w:rsidRDefault="00AD23CF" w:rsidP="00B042FA">
            <w:r>
              <w:t>Бит1унхъвай</w:t>
            </w:r>
          </w:p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Глаголалъул мурадияб форма – инфинитив.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Гьабигьан, богогьан,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Карточкаби,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Морфология.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50 </w:t>
            </w:r>
          </w:p>
          <w:p w:rsidR="00AD23CF" w:rsidRPr="0004386E" w:rsidRDefault="00AD23CF" w:rsidP="00E032ED">
            <w:r>
              <w:t xml:space="preserve">6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«Гьабизе» - кумекалъул глагол.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Зулмучаг1и, ражипер,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Гл. мурадияб форма – инфинитив.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51 </w:t>
            </w:r>
          </w:p>
          <w:p w:rsidR="00AD23CF" w:rsidRPr="0004386E" w:rsidRDefault="00AD23CF" w:rsidP="00E032ED">
            <w:r>
              <w:t xml:space="preserve">5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Журарал глаголал.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Г1ужрукъ, оцх1ут1, хинк1бахъ,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 карточкаби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«Гьабизе» - кумекалъул глагол.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52 </w:t>
            </w:r>
          </w:p>
          <w:p w:rsidR="00AD23CF" w:rsidRPr="0004386E" w:rsidRDefault="00AD23CF" w:rsidP="00E032ED">
            <w:r>
              <w:t xml:space="preserve">4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Составиял глаголал</w:t>
            </w:r>
          </w:p>
        </w:tc>
        <w:tc>
          <w:tcPr>
            <w:tcW w:w="2551" w:type="dxa"/>
          </w:tcPr>
          <w:p w:rsidR="00AD23CF" w:rsidRDefault="00AD23CF" w:rsidP="00B042FA">
            <w:r>
              <w:t>Баг1аргьоло,</w:t>
            </w:r>
          </w:p>
          <w:p w:rsidR="00AD23CF" w:rsidRPr="0004386E" w:rsidRDefault="00AD23CF" w:rsidP="00B042FA">
            <w:r>
              <w:t>Харицел,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Карточкаби,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Журарал глаголал.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53  </w:t>
            </w:r>
          </w:p>
          <w:p w:rsidR="00AD23CF" w:rsidRPr="0004386E" w:rsidRDefault="00AD23CF" w:rsidP="00E032ED">
            <w:r>
              <w:t xml:space="preserve">6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Гьанже заманалъул составиял глаголал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Квердаххел, щакъит1ел,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Составиял глаголал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54 </w:t>
            </w:r>
          </w:p>
          <w:p w:rsidR="00AD23CF" w:rsidRPr="0004386E" w:rsidRDefault="00AD23CF" w:rsidP="00E032ED">
            <w:r>
              <w:t xml:space="preserve">5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Бач1унеб заманалъул составиял глаголал.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Бет1ербахъи, билбаг1араб,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Гьанже заман. составиял глаголал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55 </w:t>
            </w:r>
          </w:p>
          <w:p w:rsidR="00AD23CF" w:rsidRPr="0004386E" w:rsidRDefault="00AD23CF" w:rsidP="00E032ED">
            <w:r>
              <w:t xml:space="preserve">5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Араб заманалъул составияб глагол.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Лъимх1алаб к1ит1алаяб,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 карточкаби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Бач1унеб заман. составиял глаголал.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56 </w:t>
            </w:r>
          </w:p>
          <w:p w:rsidR="00AD23CF" w:rsidRPr="0004386E" w:rsidRDefault="00AD23CF" w:rsidP="00E032ED">
            <w:r>
              <w:t xml:space="preserve">5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Глаголалъул такрарлъиялъул форма.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Лъабок1онаб, лах1ч1ег1ераб,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Араб заман. состав. глагол.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57 </w:t>
            </w:r>
          </w:p>
          <w:p w:rsidR="00AD23CF" w:rsidRPr="0004386E" w:rsidRDefault="00AD23CF" w:rsidP="00E032ED">
            <w:r>
              <w:t xml:space="preserve">6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  <w:p w:rsidR="00AD23CF" w:rsidRPr="0004386E" w:rsidRDefault="00AD23CF" w:rsidP="00E9491B">
            <w:pPr>
              <w:ind w:left="536" w:hanging="360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Г1инзул глагол.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Лъабг1ин, к1ич1ван,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Карточкаби,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Глаголалъул такрар-лъиялъул форма.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58 </w:t>
            </w:r>
          </w:p>
          <w:p w:rsidR="00AD23CF" w:rsidRPr="0004386E" w:rsidRDefault="00AD23CF" w:rsidP="00E032ED">
            <w:r>
              <w:t xml:space="preserve">4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625772" w:rsidRDefault="00AD23CF" w:rsidP="00B042FA">
            <w:pPr>
              <w:rPr>
                <w:b/>
                <w:bCs/>
                <w:i/>
                <w:iCs/>
                <w:color w:val="00B050"/>
              </w:rPr>
            </w:pPr>
            <w:r>
              <w:rPr>
                <w:b/>
                <w:bCs/>
                <w:i/>
                <w:iCs/>
                <w:color w:val="00B050"/>
              </w:rPr>
              <w:t xml:space="preserve">Диктант </w:t>
            </w:r>
            <w:r w:rsidRPr="00625772">
              <w:rPr>
                <w:b/>
                <w:bCs/>
                <w:i/>
                <w:iCs/>
                <w:color w:val="008000"/>
              </w:rPr>
              <w:t>«Лъик1аб г1адат»</w:t>
            </w:r>
          </w:p>
        </w:tc>
        <w:tc>
          <w:tcPr>
            <w:tcW w:w="2551" w:type="dxa"/>
          </w:tcPr>
          <w:p w:rsidR="00AD23CF" w:rsidRDefault="00AD23CF" w:rsidP="00B042FA">
            <w:r>
              <w:t>Къолден, маххул т1агъур,</w:t>
            </w:r>
          </w:p>
        </w:tc>
        <w:tc>
          <w:tcPr>
            <w:tcW w:w="1951" w:type="dxa"/>
          </w:tcPr>
          <w:p w:rsidR="00AD23CF" w:rsidRDefault="00AD23CF" w:rsidP="00B042FA">
            <w:r>
              <w:t>Диктантазул мажмуг1.</w:t>
            </w:r>
          </w:p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pPr>
              <w:rPr>
                <w:b/>
                <w:bCs/>
                <w:i/>
                <w:iCs/>
                <w:color w:val="00B050"/>
              </w:rPr>
            </w:pPr>
            <w:r>
              <w:rPr>
                <w:b/>
                <w:bCs/>
                <w:i/>
                <w:iCs/>
                <w:color w:val="00B050"/>
              </w:rPr>
              <w:t>Гъалат1азда т1ад х1алт1и</w:t>
            </w:r>
          </w:p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Араб заманалъул г1инзул глагол.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Нахъарукъ, цебераг1и,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Карточкаби,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Г1инзул глагол.</w:t>
            </w:r>
          </w:p>
        </w:tc>
        <w:tc>
          <w:tcPr>
            <w:tcW w:w="1984" w:type="dxa"/>
          </w:tcPr>
          <w:p w:rsidR="00AD23CF" w:rsidRPr="0004386E" w:rsidRDefault="00AD23CF" w:rsidP="00B042FA">
            <w:r>
              <w:t>§ 59 «Нижер росу» хабар ургъизе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Гьанже ва бач1унеб заманалъул г1инзул глагол.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Церекъад, гьабсаг1ат, гъоркьиса,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Карточкаби,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Араб заманалъул г1инзул глагол.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60 </w:t>
            </w:r>
          </w:p>
          <w:p w:rsidR="00AD23CF" w:rsidRPr="0004386E" w:rsidRDefault="00AD23CF" w:rsidP="00E032ED">
            <w:r>
              <w:t xml:space="preserve">4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E9491B" w:rsidRDefault="00AD23CF" w:rsidP="00B042FA">
            <w:pPr>
              <w:rPr>
                <w:b/>
                <w:bCs/>
                <w:i/>
                <w:iCs/>
                <w:color w:val="00B050"/>
              </w:rPr>
            </w:pPr>
            <w:r>
              <w:rPr>
                <w:b/>
                <w:bCs/>
                <w:i/>
                <w:iCs/>
                <w:color w:val="00B050"/>
              </w:rPr>
              <w:t>Такрар гьаби.</w:t>
            </w:r>
          </w:p>
        </w:tc>
        <w:tc>
          <w:tcPr>
            <w:tcW w:w="2551" w:type="dxa"/>
          </w:tcPr>
          <w:p w:rsidR="00AD23CF" w:rsidRDefault="00AD23CF" w:rsidP="00226071">
            <w:r>
              <w:t>Хъухъанчед, баг1арг1еч,</w:t>
            </w:r>
          </w:p>
        </w:tc>
        <w:tc>
          <w:tcPr>
            <w:tcW w:w="1951" w:type="dxa"/>
          </w:tcPr>
          <w:p w:rsidR="00AD23CF" w:rsidRDefault="00AD23CF" w:rsidP="00B042FA">
            <w:r>
              <w:t>Таблица,</w:t>
            </w:r>
          </w:p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226071">
            <w:r>
              <w:t xml:space="preserve"> </w:t>
            </w:r>
          </w:p>
        </w:tc>
        <w:tc>
          <w:tcPr>
            <w:tcW w:w="1559" w:type="dxa"/>
          </w:tcPr>
          <w:p w:rsidR="00AD23CF" w:rsidRPr="0004386E" w:rsidRDefault="00AD23CF" w:rsidP="00B042FA">
            <w:r>
              <w:t>2 четв.</w:t>
            </w:r>
          </w:p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625772" w:rsidRDefault="00AD23CF" w:rsidP="00E9491B">
            <w:pPr>
              <w:rPr>
                <w:b/>
                <w:bCs/>
                <w:i/>
                <w:iCs/>
                <w:color w:val="00B050"/>
              </w:rPr>
            </w:pPr>
            <w:r>
              <w:t>Хабарияб наклонение.</w:t>
            </w:r>
          </w:p>
        </w:tc>
        <w:tc>
          <w:tcPr>
            <w:tcW w:w="2551" w:type="dxa"/>
          </w:tcPr>
          <w:p w:rsidR="00AD23CF" w:rsidRDefault="00AD23CF" w:rsidP="00226071"/>
        </w:tc>
        <w:tc>
          <w:tcPr>
            <w:tcW w:w="1951" w:type="dxa"/>
          </w:tcPr>
          <w:p w:rsidR="00AD23CF" w:rsidRDefault="00AD23CF" w:rsidP="00B042FA">
            <w:r>
              <w:t>Карточкаби.</w:t>
            </w:r>
          </w:p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E9491B">
            <w:r>
              <w:t xml:space="preserve">§ 61 </w:t>
            </w:r>
          </w:p>
          <w:p w:rsidR="00AD23CF" w:rsidRDefault="00AD23CF" w:rsidP="00E9491B">
            <w:r>
              <w:t>6 х1алт1и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t>Т1алабияб наклонение.</w:t>
            </w:r>
          </w:p>
        </w:tc>
        <w:tc>
          <w:tcPr>
            <w:tcW w:w="2551" w:type="dxa"/>
          </w:tcPr>
          <w:p w:rsidR="00AD23CF" w:rsidRDefault="00AD23CF" w:rsidP="00B042FA">
            <w:r>
              <w:t>К1алагъоркье, чехьат1аде,</w:t>
            </w:r>
          </w:p>
        </w:tc>
        <w:tc>
          <w:tcPr>
            <w:tcW w:w="1951" w:type="dxa"/>
          </w:tcPr>
          <w:p w:rsidR="00AD23CF" w:rsidRDefault="00AD23CF" w:rsidP="00B042FA">
            <w:r>
              <w:t>Таблица, карточкаби</w:t>
            </w:r>
          </w:p>
        </w:tc>
        <w:tc>
          <w:tcPr>
            <w:tcW w:w="2444" w:type="dxa"/>
          </w:tcPr>
          <w:p w:rsidR="00AD23CF" w:rsidRDefault="00AD23CF" w:rsidP="00B042FA">
            <w:r>
              <w:t>Хабарияб наклонение</w:t>
            </w:r>
          </w:p>
        </w:tc>
        <w:tc>
          <w:tcPr>
            <w:tcW w:w="1984" w:type="dxa"/>
          </w:tcPr>
          <w:p w:rsidR="00AD23CF" w:rsidRDefault="00AD23CF" w:rsidP="00E032ED">
            <w:r>
              <w:t>§ 62</w:t>
            </w:r>
          </w:p>
          <w:p w:rsidR="00AD23CF" w:rsidRDefault="00AD23CF" w:rsidP="00E032ED">
            <w:r>
              <w:t xml:space="preserve">4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rPr>
                <w:b/>
                <w:bCs/>
                <w:i/>
                <w:iCs/>
                <w:color w:val="00B050"/>
              </w:rPr>
              <w:t>Ругьунлъиялъул и</w:t>
            </w:r>
            <w:r w:rsidRPr="00625772">
              <w:rPr>
                <w:b/>
                <w:bCs/>
                <w:i/>
                <w:iCs/>
                <w:color w:val="00B050"/>
              </w:rPr>
              <w:t>зложение</w:t>
            </w:r>
          </w:p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>
            <w:r>
              <w:t>Изложениязул мажмуг1</w:t>
            </w:r>
          </w:p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E032ED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762420" w:rsidRDefault="00AD23CF" w:rsidP="00226071">
            <w:r>
              <w:t>Т1алабияб наклонениялъул гьеч1олъиялъул форма.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Баг1армесед, г1урччинхер, хъах1микки,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Т1алабияб наклонение.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 § 63 </w:t>
            </w:r>
          </w:p>
          <w:p w:rsidR="00AD23CF" w:rsidRPr="0004386E" w:rsidRDefault="00AD23CF" w:rsidP="00E032ED">
            <w:r>
              <w:t xml:space="preserve">4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  <w:p w:rsidR="00AD23CF" w:rsidRPr="0004386E" w:rsidRDefault="00AD23CF" w:rsidP="00E9491B">
            <w:pPr>
              <w:ind w:left="536" w:hanging="360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Т1алабияб наклонениялъул гьариялъул форма.</w:t>
            </w:r>
          </w:p>
        </w:tc>
        <w:tc>
          <w:tcPr>
            <w:tcW w:w="2551" w:type="dxa"/>
          </w:tcPr>
          <w:p w:rsidR="00AD23CF" w:rsidRDefault="00AD23CF" w:rsidP="00226071">
            <w:r>
              <w:t xml:space="preserve">Хур – хер, </w:t>
            </w:r>
          </w:p>
          <w:p w:rsidR="00AD23CF" w:rsidRPr="0004386E" w:rsidRDefault="00AD23CF" w:rsidP="00226071">
            <w:r>
              <w:t>г1анк1у – х1елеко, боц1и – панз,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 карточкаби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 xml:space="preserve"> Т1алаб. накл. гьеч1олъиялъул форма.</w:t>
            </w:r>
          </w:p>
        </w:tc>
        <w:tc>
          <w:tcPr>
            <w:tcW w:w="1984" w:type="dxa"/>
          </w:tcPr>
          <w:p w:rsidR="00AD23CF" w:rsidRPr="0004386E" w:rsidRDefault="00AD23CF" w:rsidP="00B042FA">
            <w:r>
              <w:t>§ 64 «Нижер школа» сочинение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Т1алабияб наклонениялъул гьесизариялъул форма.</w:t>
            </w:r>
          </w:p>
        </w:tc>
        <w:tc>
          <w:tcPr>
            <w:tcW w:w="2551" w:type="dxa"/>
          </w:tcPr>
          <w:p w:rsidR="00AD23CF" w:rsidRDefault="00AD23CF" w:rsidP="00226071">
            <w:r>
              <w:t>Азбар – къоно,</w:t>
            </w:r>
          </w:p>
          <w:p w:rsidR="00AD23CF" w:rsidRPr="0004386E" w:rsidRDefault="00AD23CF" w:rsidP="00226071">
            <w:r>
              <w:t>мада – гъадар, ах1вал – х1ал,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 карточкаби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Т1алабияб накл. гьариялъул форма.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65 </w:t>
            </w:r>
          </w:p>
          <w:p w:rsidR="00AD23CF" w:rsidRPr="0004386E" w:rsidRDefault="00AD23CF" w:rsidP="00E032ED">
            <w:r>
              <w:t xml:space="preserve">4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D83A4B">
            <w:r>
              <w:t>Шарт1ияб наклонение.</w:t>
            </w:r>
          </w:p>
          <w:p w:rsidR="00AD23CF" w:rsidRPr="0004386E" w:rsidRDefault="00AD23CF" w:rsidP="00B042FA"/>
        </w:tc>
        <w:tc>
          <w:tcPr>
            <w:tcW w:w="2551" w:type="dxa"/>
          </w:tcPr>
          <w:p w:rsidR="00AD23CF" w:rsidRDefault="00AD23CF" w:rsidP="00D83A4B">
            <w:r>
              <w:t xml:space="preserve">Чура – хули, </w:t>
            </w:r>
          </w:p>
          <w:p w:rsidR="00AD23CF" w:rsidRPr="0004386E" w:rsidRDefault="00AD23CF" w:rsidP="00D83A4B">
            <w:r>
              <w:t>бикь – бикьи,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Т1алабияб накл. гьес. форма.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66 </w:t>
            </w:r>
          </w:p>
          <w:p w:rsidR="00AD23CF" w:rsidRPr="0004386E" w:rsidRDefault="00AD23CF" w:rsidP="00E032ED">
            <w:r>
              <w:t xml:space="preserve">4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D83A4B">
            <w:r w:rsidRPr="00762420">
              <w:rPr>
                <w:b/>
                <w:bCs/>
                <w:color w:val="00B050"/>
              </w:rPr>
              <w:t>Жалго жидедаго ч1ун х1алт1и т1убай</w:t>
            </w:r>
          </w:p>
        </w:tc>
        <w:tc>
          <w:tcPr>
            <w:tcW w:w="2551" w:type="dxa"/>
          </w:tcPr>
          <w:p w:rsidR="00AD23CF" w:rsidRDefault="00AD23CF" w:rsidP="00D83A4B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E032ED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Шарт1ияб накл. гьеч1олъиялъул форма.</w:t>
            </w:r>
          </w:p>
        </w:tc>
        <w:tc>
          <w:tcPr>
            <w:tcW w:w="2551" w:type="dxa"/>
          </w:tcPr>
          <w:p w:rsidR="00AD23CF" w:rsidRPr="0004386E" w:rsidRDefault="00AD23CF" w:rsidP="002A745C">
            <w:r>
              <w:t xml:space="preserve">Бачибокь, солог1уч1, 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 карточкаби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Шарт1ияб наклонение.</w:t>
            </w:r>
          </w:p>
        </w:tc>
        <w:tc>
          <w:tcPr>
            <w:tcW w:w="1984" w:type="dxa"/>
          </w:tcPr>
          <w:p w:rsidR="00AD23CF" w:rsidRDefault="00AD23CF" w:rsidP="00E032ED">
            <w:r>
              <w:t>§ 67</w:t>
            </w:r>
          </w:p>
          <w:p w:rsidR="00AD23CF" w:rsidRPr="0004386E" w:rsidRDefault="00AD23CF" w:rsidP="00E032ED">
            <w:r>
              <w:t xml:space="preserve">3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Шарт1ияб наклонениялъул анищалзулаб форма.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Билигъуд, цидурукъ, бакъанимех,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 карточкаби</w:t>
            </w:r>
          </w:p>
        </w:tc>
        <w:tc>
          <w:tcPr>
            <w:tcW w:w="2444" w:type="dxa"/>
          </w:tcPr>
          <w:p w:rsidR="00AD23CF" w:rsidRPr="0004386E" w:rsidRDefault="00AD23CF" w:rsidP="00D83A4B">
            <w:r>
              <w:t>Шарт1ияб накл. гьеч1олъиялъул форма.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68 </w:t>
            </w:r>
          </w:p>
          <w:p w:rsidR="00AD23CF" w:rsidRPr="0004386E" w:rsidRDefault="00AD23CF" w:rsidP="00E032ED">
            <w:r>
              <w:t xml:space="preserve"> 3 х1алт1и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  <w:p w:rsidR="00AD23CF" w:rsidRPr="0004386E" w:rsidRDefault="00AD23CF" w:rsidP="00E9491B">
            <w:pPr>
              <w:ind w:left="536" w:hanging="360"/>
            </w:pPr>
          </w:p>
        </w:tc>
        <w:tc>
          <w:tcPr>
            <w:tcW w:w="3116" w:type="dxa"/>
          </w:tcPr>
          <w:p w:rsidR="00AD23CF" w:rsidRDefault="00AD23CF" w:rsidP="00B042FA">
            <w:r>
              <w:t>Суалияб наклонение.</w:t>
            </w:r>
          </w:p>
          <w:p w:rsidR="00AD23CF" w:rsidRPr="00625772" w:rsidRDefault="00AD23CF" w:rsidP="00625772">
            <w:pPr>
              <w:jc w:val="center"/>
              <w:rPr>
                <w:b/>
                <w:bCs/>
                <w:i/>
                <w:iCs/>
                <w:color w:val="008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AD23CF" w:rsidRPr="0004386E" w:rsidRDefault="00AD23CF" w:rsidP="00B042FA">
            <w:r>
              <w:t>х1амизаз,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</w:t>
            </w:r>
          </w:p>
        </w:tc>
        <w:tc>
          <w:tcPr>
            <w:tcW w:w="2444" w:type="dxa"/>
          </w:tcPr>
          <w:p w:rsidR="00AD23CF" w:rsidRPr="0004386E" w:rsidRDefault="00AD23CF" w:rsidP="00762420">
            <w:r>
              <w:t>Шарт1ияб наклэ анищалзулаб форма.</w:t>
            </w:r>
          </w:p>
        </w:tc>
        <w:tc>
          <w:tcPr>
            <w:tcW w:w="1984" w:type="dxa"/>
          </w:tcPr>
          <w:p w:rsidR="00AD23CF" w:rsidRDefault="00AD23CF" w:rsidP="00B042FA">
            <w:r>
              <w:t xml:space="preserve">§ 69  </w:t>
            </w:r>
          </w:p>
          <w:p w:rsidR="00AD23CF" w:rsidRPr="0004386E" w:rsidRDefault="00AD23CF" w:rsidP="00B042FA">
            <w:r>
              <w:t>3 х1алт1и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D83A4B">
            <w:r>
              <w:t>Глаголалъул бит1унхъвай.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рик1к1адасанго,</w:t>
            </w:r>
          </w:p>
        </w:tc>
        <w:tc>
          <w:tcPr>
            <w:tcW w:w="1951" w:type="dxa"/>
          </w:tcPr>
          <w:p w:rsidR="00AD23CF" w:rsidRPr="0004386E" w:rsidRDefault="00AD23CF" w:rsidP="00B042FA"/>
        </w:tc>
        <w:tc>
          <w:tcPr>
            <w:tcW w:w="2444" w:type="dxa"/>
          </w:tcPr>
          <w:p w:rsidR="00AD23CF" w:rsidRPr="0004386E" w:rsidRDefault="00AD23CF" w:rsidP="00B042FA"/>
        </w:tc>
        <w:tc>
          <w:tcPr>
            <w:tcW w:w="1984" w:type="dxa"/>
          </w:tcPr>
          <w:p w:rsidR="00AD23CF" w:rsidRDefault="00AD23CF" w:rsidP="00B042FA">
            <w:r>
              <w:t xml:space="preserve">§ 70 </w:t>
            </w:r>
          </w:p>
          <w:p w:rsidR="00AD23CF" w:rsidRPr="0004386E" w:rsidRDefault="00AD23CF" w:rsidP="00D83A4B">
            <w:r>
              <w:t>3  х1алт1и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D83A4B">
            <w:r w:rsidRPr="00625772">
              <w:rPr>
                <w:b/>
                <w:bCs/>
                <w:i/>
                <w:iCs/>
                <w:color w:val="008000"/>
              </w:rPr>
              <w:t>Диктант «Г1иса»</w:t>
            </w:r>
          </w:p>
        </w:tc>
        <w:tc>
          <w:tcPr>
            <w:tcW w:w="2551" w:type="dxa"/>
          </w:tcPr>
          <w:p w:rsidR="00AD23CF" w:rsidRDefault="00AD23CF" w:rsidP="00FD5FC2">
            <w:r>
              <w:t>Шляпаялъ,</w:t>
            </w:r>
          </w:p>
          <w:p w:rsidR="00AD23CF" w:rsidRDefault="00AD23CF" w:rsidP="00FD5FC2">
            <w:r>
              <w:t xml:space="preserve"> гьагьал,  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Диктантазул мажмуг1</w:t>
            </w:r>
          </w:p>
        </w:tc>
        <w:tc>
          <w:tcPr>
            <w:tcW w:w="2444" w:type="dxa"/>
          </w:tcPr>
          <w:p w:rsidR="00AD23CF" w:rsidRPr="0004386E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762420" w:rsidRDefault="00AD23CF" w:rsidP="00D83A4B">
            <w:pPr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Гъалат1азда т1ад х1алт1и</w:t>
            </w:r>
          </w:p>
        </w:tc>
        <w:tc>
          <w:tcPr>
            <w:tcW w:w="2551" w:type="dxa"/>
          </w:tcPr>
          <w:p w:rsidR="00AD23CF" w:rsidRPr="0004386E" w:rsidRDefault="00AD23CF" w:rsidP="00B042FA"/>
        </w:tc>
        <w:tc>
          <w:tcPr>
            <w:tcW w:w="1951" w:type="dxa"/>
          </w:tcPr>
          <w:p w:rsidR="00AD23CF" w:rsidRPr="0004386E" w:rsidRDefault="00AD23CF" w:rsidP="00B042FA"/>
        </w:tc>
        <w:tc>
          <w:tcPr>
            <w:tcW w:w="2444" w:type="dxa"/>
          </w:tcPr>
          <w:p w:rsidR="00AD23CF" w:rsidRPr="0004386E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  <w:p w:rsidR="00AD23CF" w:rsidRPr="0004386E" w:rsidRDefault="00AD23CF" w:rsidP="00E9491B">
            <w:pPr>
              <w:ind w:left="536" w:hanging="360"/>
            </w:pPr>
          </w:p>
        </w:tc>
        <w:tc>
          <w:tcPr>
            <w:tcW w:w="3116" w:type="dxa"/>
          </w:tcPr>
          <w:p w:rsidR="00AD23CF" w:rsidRPr="0004386E" w:rsidRDefault="00AD23CF" w:rsidP="00D83A4B">
            <w:r>
              <w:t>Глаголалъул разбор.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Ч1ег1ерккуяб, баг1арккараб,</w:t>
            </w:r>
          </w:p>
        </w:tc>
        <w:tc>
          <w:tcPr>
            <w:tcW w:w="1951" w:type="dxa"/>
          </w:tcPr>
          <w:p w:rsidR="00AD23CF" w:rsidRPr="0004386E" w:rsidRDefault="00AD23CF" w:rsidP="00B042FA"/>
        </w:tc>
        <w:tc>
          <w:tcPr>
            <w:tcW w:w="2444" w:type="dxa"/>
          </w:tcPr>
          <w:p w:rsidR="00AD23CF" w:rsidRPr="0004386E" w:rsidRDefault="00AD23CF" w:rsidP="00B042FA"/>
        </w:tc>
        <w:tc>
          <w:tcPr>
            <w:tcW w:w="1984" w:type="dxa"/>
          </w:tcPr>
          <w:p w:rsidR="00AD23CF" w:rsidRPr="0004386E" w:rsidRDefault="00AD23CF" w:rsidP="00B042FA">
            <w:r>
              <w:t>§ 71 разбор гьабизе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D83A4B">
            <w:r>
              <w:t>Такрар гьабизе</w:t>
            </w:r>
          </w:p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Pr="0004386E" w:rsidRDefault="00AD23CF" w:rsidP="00B042FA"/>
        </w:tc>
        <w:tc>
          <w:tcPr>
            <w:tcW w:w="2444" w:type="dxa"/>
          </w:tcPr>
          <w:p w:rsidR="00AD23CF" w:rsidRPr="0004386E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>
            <w:r>
              <w:t>3 четв.</w:t>
            </w:r>
          </w:p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  <w:p w:rsidR="00AD23CF" w:rsidRPr="0004386E" w:rsidRDefault="00AD23CF" w:rsidP="00E9491B">
            <w:pPr>
              <w:ind w:left="536" w:hanging="360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Наречие.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Лах1ч1ег1ераб, г1азухъах1аб, рахьхъах1аб,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Суалияб наклонение.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72 </w:t>
            </w:r>
          </w:p>
          <w:p w:rsidR="00AD23CF" w:rsidRPr="0004386E" w:rsidRDefault="00AD23CF" w:rsidP="00E032ED">
            <w:r>
              <w:t xml:space="preserve">5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Наречиялъул разрядал.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Билбаг1араб, кант1огьилаб,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Глаголалъул бит1унхъвай.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73 </w:t>
            </w:r>
          </w:p>
          <w:p w:rsidR="00AD23CF" w:rsidRPr="0004386E" w:rsidRDefault="00AD23CF" w:rsidP="00E032ED">
            <w:r>
              <w:t xml:space="preserve">4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B042FA">
            <w:r>
              <w:t>Наречие лъугьин.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Бац1ц1алъи, руц1ц1ине, ц1ц1е,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Наречие.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74 </w:t>
            </w:r>
          </w:p>
          <w:p w:rsidR="00AD23CF" w:rsidRPr="0004386E" w:rsidRDefault="00AD23CF" w:rsidP="00E032ED">
            <w:r>
              <w:t xml:space="preserve">7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625772" w:rsidRDefault="00AD23CF" w:rsidP="00FD5FC2">
            <w:pPr>
              <w:rPr>
                <w:b/>
                <w:bCs/>
                <w:i/>
                <w:iCs/>
                <w:color w:val="00B050"/>
              </w:rPr>
            </w:pPr>
            <w:r w:rsidRPr="00625772">
              <w:rPr>
                <w:b/>
                <w:bCs/>
                <w:i/>
                <w:iCs/>
                <w:color w:val="008000"/>
              </w:rPr>
              <w:t>Диктант «Зарариял г1адатал».</w:t>
            </w:r>
          </w:p>
        </w:tc>
        <w:tc>
          <w:tcPr>
            <w:tcW w:w="2551" w:type="dxa"/>
          </w:tcPr>
          <w:p w:rsidR="00AD23CF" w:rsidRDefault="00AD23CF" w:rsidP="00B042FA">
            <w:r>
              <w:t>Микробал, ургьи-ре, портфелалъур,</w:t>
            </w:r>
          </w:p>
        </w:tc>
        <w:tc>
          <w:tcPr>
            <w:tcW w:w="1951" w:type="dxa"/>
          </w:tcPr>
          <w:p w:rsidR="00AD23CF" w:rsidRDefault="00AD23CF" w:rsidP="00B042FA">
            <w:r>
              <w:t>Диктантазул мажмуг1</w:t>
            </w:r>
          </w:p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625772" w:rsidRDefault="00AD23CF" w:rsidP="00FD5FC2">
            <w:pPr>
              <w:rPr>
                <w:b/>
                <w:bCs/>
                <w:i/>
                <w:iCs/>
                <w:color w:val="008000"/>
              </w:rPr>
            </w:pPr>
            <w:r>
              <w:rPr>
                <w:b/>
                <w:bCs/>
                <w:i/>
                <w:iCs/>
                <w:color w:val="008000"/>
              </w:rPr>
              <w:t>Гъалат1азда т1ад х1алт1и</w:t>
            </w:r>
          </w:p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rPr>
          <w:trHeight w:val="70"/>
        </w:trPr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41010E">
            <w:r>
              <w:t>Наречиялда жанир жинсиял г1аламатал.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Бич1ч1изе, реч1ч1изе,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Карточкаби,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Наречиялъул разрядал.</w:t>
            </w:r>
          </w:p>
        </w:tc>
        <w:tc>
          <w:tcPr>
            <w:tcW w:w="1984" w:type="dxa"/>
          </w:tcPr>
          <w:p w:rsidR="00AD23CF" w:rsidRDefault="00AD23CF" w:rsidP="00E032ED">
            <w:r>
              <w:t>§ 75</w:t>
            </w:r>
          </w:p>
          <w:p w:rsidR="00AD23CF" w:rsidRPr="0004386E" w:rsidRDefault="00AD23CF" w:rsidP="00E032ED">
            <w:r>
              <w:t xml:space="preserve">4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030C2F">
            <w:r>
              <w:t xml:space="preserve">Предмметияб ц1аралъул цо-цо падежияб форма наречиязде свери. 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Биччизе, биххизе, махх, раххан,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Карточкаби,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Наречие лъугьин.</w:t>
            </w:r>
          </w:p>
        </w:tc>
        <w:tc>
          <w:tcPr>
            <w:tcW w:w="1984" w:type="dxa"/>
          </w:tcPr>
          <w:p w:rsidR="00AD23CF" w:rsidRDefault="00AD23CF" w:rsidP="00E032ED">
            <w:r>
              <w:t xml:space="preserve">§ 76  </w:t>
            </w:r>
          </w:p>
          <w:p w:rsidR="00AD23CF" w:rsidRPr="0004386E" w:rsidRDefault="00AD23CF" w:rsidP="00E032ED">
            <w:r>
              <w:t xml:space="preserve">2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t>Наречиязул бит1унхъвай.</w:t>
            </w:r>
          </w:p>
        </w:tc>
        <w:tc>
          <w:tcPr>
            <w:tcW w:w="2551" w:type="dxa"/>
          </w:tcPr>
          <w:p w:rsidR="00AD23CF" w:rsidRDefault="00AD23CF" w:rsidP="00536ACA">
            <w:r>
              <w:t xml:space="preserve">Свер-сверулаго, </w:t>
            </w:r>
          </w:p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>
            <w:r>
              <w:t>Наречиязул жинс.г1аламатал</w:t>
            </w:r>
          </w:p>
        </w:tc>
        <w:tc>
          <w:tcPr>
            <w:tcW w:w="1984" w:type="dxa"/>
          </w:tcPr>
          <w:p w:rsidR="00AD23CF" w:rsidRDefault="00AD23CF" w:rsidP="00B042FA">
            <w:r>
              <w:t>§  77</w:t>
            </w:r>
          </w:p>
          <w:p w:rsidR="00AD23CF" w:rsidRDefault="00AD23CF" w:rsidP="00B042FA">
            <w:r>
              <w:t>2 х1алт1и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  <w:p w:rsidR="00AD23CF" w:rsidRPr="0004386E" w:rsidRDefault="00AD23CF" w:rsidP="00E9491B">
            <w:pPr>
              <w:ind w:left="536" w:hanging="360"/>
            </w:pPr>
          </w:p>
        </w:tc>
        <w:tc>
          <w:tcPr>
            <w:tcW w:w="3116" w:type="dxa"/>
          </w:tcPr>
          <w:p w:rsidR="00AD23CF" w:rsidRPr="00625772" w:rsidRDefault="00AD23CF" w:rsidP="00762420">
            <w:pPr>
              <w:rPr>
                <w:b/>
                <w:bCs/>
                <w:i/>
                <w:iCs/>
                <w:color w:val="008000"/>
              </w:rPr>
            </w:pPr>
            <w:r>
              <w:t>Наречиялъул разбор.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къабакъинег1ан,</w:t>
            </w:r>
          </w:p>
        </w:tc>
        <w:tc>
          <w:tcPr>
            <w:tcW w:w="1951" w:type="dxa"/>
          </w:tcPr>
          <w:p w:rsidR="00AD23CF" w:rsidRPr="0004386E" w:rsidRDefault="00AD23CF" w:rsidP="00B042FA"/>
        </w:tc>
        <w:tc>
          <w:tcPr>
            <w:tcW w:w="2444" w:type="dxa"/>
          </w:tcPr>
          <w:p w:rsidR="00AD23CF" w:rsidRPr="0004386E" w:rsidRDefault="00AD23CF" w:rsidP="00B042FA"/>
        </w:tc>
        <w:tc>
          <w:tcPr>
            <w:tcW w:w="1984" w:type="dxa"/>
          </w:tcPr>
          <w:p w:rsidR="00AD23CF" w:rsidRPr="0004386E" w:rsidRDefault="00AD23CF" w:rsidP="00B042FA">
            <w:r>
              <w:t xml:space="preserve"> § 78 3 х1алт1и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030C2F">
            <w:r>
              <w:t>Союзал ва гьезул к1вар.</w:t>
            </w:r>
          </w:p>
        </w:tc>
        <w:tc>
          <w:tcPr>
            <w:tcW w:w="2551" w:type="dxa"/>
          </w:tcPr>
          <w:p w:rsidR="00AD23CF" w:rsidRPr="00536ACA" w:rsidRDefault="00AD23CF" w:rsidP="00536ACA">
            <w:r>
              <w:t xml:space="preserve">Ххвел, ххине, ххезе, буххизе, 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Наречиязул бит1унхъвай.</w:t>
            </w:r>
          </w:p>
        </w:tc>
        <w:tc>
          <w:tcPr>
            <w:tcW w:w="1984" w:type="dxa"/>
          </w:tcPr>
          <w:p w:rsidR="00AD23CF" w:rsidRDefault="00AD23CF" w:rsidP="00B042FA">
            <w:r>
              <w:t xml:space="preserve">§ 79 </w:t>
            </w:r>
          </w:p>
          <w:p w:rsidR="00AD23CF" w:rsidRPr="0004386E" w:rsidRDefault="00AD23CF" w:rsidP="00030C2F">
            <w:r>
              <w:t xml:space="preserve">4 х1алт1и 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030C2F">
            <w:r>
              <w:t>Сок1к1иналъул союзал.</w:t>
            </w:r>
          </w:p>
        </w:tc>
        <w:tc>
          <w:tcPr>
            <w:tcW w:w="2551" w:type="dxa"/>
          </w:tcPr>
          <w:p w:rsidR="00AD23CF" w:rsidRDefault="00AD23CF" w:rsidP="00536ACA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D949A0">
            <w:r>
              <w:t>Нахърилълъиналъул союзал.</w:t>
            </w:r>
          </w:p>
        </w:tc>
        <w:tc>
          <w:tcPr>
            <w:tcW w:w="2551" w:type="dxa"/>
          </w:tcPr>
          <w:p w:rsidR="00AD23CF" w:rsidRDefault="00AD23CF" w:rsidP="00B042FA">
            <w:r>
              <w:t>Раххан, махх,</w:t>
            </w:r>
          </w:p>
        </w:tc>
        <w:tc>
          <w:tcPr>
            <w:tcW w:w="1951" w:type="dxa"/>
          </w:tcPr>
          <w:p w:rsidR="00AD23CF" w:rsidRDefault="00AD23CF" w:rsidP="00B042FA">
            <w:r>
              <w:t>таблица</w:t>
            </w:r>
          </w:p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>
            <w:r>
              <w:t>Союзалгун предл.ургъизе.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t>Союзазул бит1унхъвай.</w:t>
            </w:r>
          </w:p>
          <w:p w:rsidR="00AD23CF" w:rsidRDefault="00AD23CF" w:rsidP="00B042FA"/>
        </w:tc>
        <w:tc>
          <w:tcPr>
            <w:tcW w:w="2551" w:type="dxa"/>
          </w:tcPr>
          <w:p w:rsidR="00AD23CF" w:rsidRDefault="00AD23CF" w:rsidP="00B042FA">
            <w:r>
              <w:t>Рази-ракиго, рала-гъалагьулаго,</w:t>
            </w:r>
          </w:p>
        </w:tc>
        <w:tc>
          <w:tcPr>
            <w:tcW w:w="1951" w:type="dxa"/>
          </w:tcPr>
          <w:p w:rsidR="00AD23CF" w:rsidRDefault="00AD23CF" w:rsidP="00B042FA">
            <w:r>
              <w:t>карточкаби</w:t>
            </w:r>
          </w:p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>
            <w:r>
              <w:t xml:space="preserve">§ 80 </w:t>
            </w:r>
          </w:p>
          <w:p w:rsidR="00AD23CF" w:rsidRDefault="00AD23CF" w:rsidP="00B042FA">
            <w:r>
              <w:t>3 х1алт1и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625772" w:rsidRDefault="00AD23CF" w:rsidP="00B042FA">
            <w:pPr>
              <w:rPr>
                <w:b/>
                <w:bCs/>
                <w:i/>
                <w:iCs/>
                <w:color w:val="00B050"/>
              </w:rPr>
            </w:pPr>
            <w:r>
              <w:rPr>
                <w:b/>
                <w:bCs/>
                <w:i/>
                <w:iCs/>
                <w:color w:val="00B050"/>
              </w:rPr>
              <w:t xml:space="preserve">Контролияб </w:t>
            </w:r>
            <w:r w:rsidRPr="00625772">
              <w:rPr>
                <w:b/>
                <w:bCs/>
                <w:i/>
                <w:iCs/>
                <w:color w:val="00B050"/>
              </w:rPr>
              <w:t xml:space="preserve"> диктант</w:t>
            </w:r>
          </w:p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2A745C" w:rsidRDefault="00AD23CF" w:rsidP="00B042FA">
            <w:r w:rsidRPr="002A745C">
              <w:t>Гъалат1азда т1ад х1алт1и</w:t>
            </w:r>
          </w:p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030C2F">
            <w:r>
              <w:t xml:space="preserve">Частицаби. 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>Ч1арай, т1егьай, куцай,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 карточкаби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 xml:space="preserve">Союзал. </w:t>
            </w:r>
          </w:p>
        </w:tc>
        <w:tc>
          <w:tcPr>
            <w:tcW w:w="1984" w:type="dxa"/>
          </w:tcPr>
          <w:p w:rsidR="00AD23CF" w:rsidRDefault="00AD23CF" w:rsidP="00B042FA">
            <w:r>
              <w:t xml:space="preserve">§ 81 </w:t>
            </w:r>
          </w:p>
          <w:p w:rsidR="00AD23CF" w:rsidRPr="0004386E" w:rsidRDefault="00AD23CF" w:rsidP="00030C2F">
            <w:r>
              <w:t xml:space="preserve">5  х1алт1и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030C2F">
            <w:r>
              <w:t>Частицабазул группаби.</w:t>
            </w:r>
          </w:p>
          <w:p w:rsidR="00AD23CF" w:rsidRDefault="00AD23CF" w:rsidP="00030C2F"/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>
            <w:r>
              <w:t>карточкаби</w:t>
            </w:r>
          </w:p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>
            <w:r>
              <w:t>§ 82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t xml:space="preserve">Частицабазул бит1унхъвай.  </w:t>
            </w:r>
          </w:p>
        </w:tc>
        <w:tc>
          <w:tcPr>
            <w:tcW w:w="2551" w:type="dxa"/>
          </w:tcPr>
          <w:p w:rsidR="00AD23CF" w:rsidRDefault="00AD23CF" w:rsidP="00B042FA">
            <w:r>
              <w:t>Рак1бакъвай, рекъей, буссин,</w:t>
            </w:r>
          </w:p>
        </w:tc>
        <w:tc>
          <w:tcPr>
            <w:tcW w:w="1951" w:type="dxa"/>
          </w:tcPr>
          <w:p w:rsidR="00AD23CF" w:rsidRDefault="00AD23CF" w:rsidP="00B042FA">
            <w:r>
              <w:t>таблица</w:t>
            </w:r>
          </w:p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>
            <w:r>
              <w:t>§ 83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625772" w:rsidRDefault="00AD23CF" w:rsidP="008670EB">
            <w:pPr>
              <w:rPr>
                <w:b/>
                <w:bCs/>
                <w:i/>
                <w:iCs/>
                <w:color w:val="00B050"/>
              </w:rPr>
            </w:pPr>
            <w:r>
              <w:rPr>
                <w:b/>
                <w:bCs/>
                <w:i/>
                <w:iCs/>
                <w:color w:val="00B050"/>
              </w:rPr>
              <w:t>Такрар гьаби.</w:t>
            </w:r>
          </w:p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Pr="0004386E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04386E" w:rsidRDefault="00AD23CF" w:rsidP="002E61A5">
            <w:r>
              <w:t xml:space="preserve">Хадурег1ел. </w:t>
            </w:r>
          </w:p>
        </w:tc>
        <w:tc>
          <w:tcPr>
            <w:tcW w:w="2551" w:type="dxa"/>
          </w:tcPr>
          <w:p w:rsidR="00AD23CF" w:rsidRPr="0004386E" w:rsidRDefault="00AD23CF" w:rsidP="00B042FA">
            <w:r>
              <w:t xml:space="preserve">Аварг1ор, Ч1ег1ерг1ор, </w:t>
            </w:r>
          </w:p>
        </w:tc>
        <w:tc>
          <w:tcPr>
            <w:tcW w:w="1951" w:type="dxa"/>
          </w:tcPr>
          <w:p w:rsidR="00AD23CF" w:rsidRPr="0004386E" w:rsidRDefault="00AD23CF" w:rsidP="00B042FA">
            <w:r>
              <w:t>Таблица, карточкаби</w:t>
            </w:r>
          </w:p>
        </w:tc>
        <w:tc>
          <w:tcPr>
            <w:tcW w:w="2444" w:type="dxa"/>
          </w:tcPr>
          <w:p w:rsidR="00AD23CF" w:rsidRPr="0004386E" w:rsidRDefault="00AD23CF" w:rsidP="00B042FA">
            <w:r>
              <w:t>Частицаби.</w:t>
            </w:r>
          </w:p>
        </w:tc>
        <w:tc>
          <w:tcPr>
            <w:tcW w:w="1984" w:type="dxa"/>
          </w:tcPr>
          <w:p w:rsidR="00AD23CF" w:rsidRDefault="00AD23CF" w:rsidP="00B042FA">
            <w:r>
              <w:t>§ 84</w:t>
            </w:r>
          </w:p>
          <w:p w:rsidR="00AD23CF" w:rsidRPr="0004386E" w:rsidRDefault="00AD23CF" w:rsidP="002E61A5">
            <w:r>
              <w:t xml:space="preserve">2 х1алт1и  </w:t>
            </w:r>
          </w:p>
        </w:tc>
        <w:tc>
          <w:tcPr>
            <w:tcW w:w="1559" w:type="dxa"/>
          </w:tcPr>
          <w:p w:rsidR="00AD23CF" w:rsidRPr="0004386E" w:rsidRDefault="00AD23CF" w:rsidP="00B042FA">
            <w:r>
              <w:t>4 четв.</w:t>
            </w:r>
          </w:p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t>Хадурег1ел. такрар гьабизе</w:t>
            </w:r>
          </w:p>
          <w:p w:rsidR="00AD23CF" w:rsidRDefault="00AD23CF" w:rsidP="00B042FA"/>
        </w:tc>
        <w:tc>
          <w:tcPr>
            <w:tcW w:w="2551" w:type="dxa"/>
          </w:tcPr>
          <w:p w:rsidR="00AD23CF" w:rsidRDefault="00AD23CF" w:rsidP="00B042FA">
            <w:r>
              <w:t>Рецц, реццари, рецци, реч1ч1анхъи</w:t>
            </w:r>
          </w:p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>
            <w:r>
              <w:t xml:space="preserve"> 5 предл. Ургъизе.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8670EB">
            <w:r>
              <w:t>Хадурег1елазул бит1унхъвай.</w:t>
            </w:r>
          </w:p>
        </w:tc>
        <w:tc>
          <w:tcPr>
            <w:tcW w:w="2551" w:type="dxa"/>
          </w:tcPr>
          <w:p w:rsidR="00AD23CF" w:rsidRDefault="00AD23CF" w:rsidP="00B042FA">
            <w:r>
              <w:t>Вилълъанхъи, виччазави,</w:t>
            </w:r>
          </w:p>
        </w:tc>
        <w:tc>
          <w:tcPr>
            <w:tcW w:w="1951" w:type="dxa"/>
          </w:tcPr>
          <w:p w:rsidR="00AD23CF" w:rsidRDefault="00AD23CF" w:rsidP="00B042FA">
            <w:r>
              <w:t>Таблица, карточкаби</w:t>
            </w:r>
          </w:p>
        </w:tc>
        <w:tc>
          <w:tcPr>
            <w:tcW w:w="2444" w:type="dxa"/>
          </w:tcPr>
          <w:p w:rsidR="00AD23CF" w:rsidRDefault="00AD23CF" w:rsidP="00B042FA">
            <w:r>
              <w:t>Хадурег1ел.</w:t>
            </w:r>
          </w:p>
        </w:tc>
        <w:tc>
          <w:tcPr>
            <w:tcW w:w="1984" w:type="dxa"/>
          </w:tcPr>
          <w:p w:rsidR="00AD23CF" w:rsidRDefault="00AD23CF" w:rsidP="00B042FA">
            <w:r>
              <w:t>§ 85</w:t>
            </w:r>
          </w:p>
          <w:p w:rsidR="00AD23CF" w:rsidRDefault="00AD23CF" w:rsidP="00B042FA">
            <w:r>
              <w:t>2 х1алт1и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8670EB" w:rsidRDefault="00AD23CF" w:rsidP="008670EB">
            <w:pPr>
              <w:rPr>
                <w:b/>
                <w:bCs/>
                <w:i/>
                <w:iCs/>
                <w:color w:val="00B050"/>
              </w:rPr>
            </w:pPr>
            <w:r w:rsidRPr="008670EB">
              <w:rPr>
                <w:b/>
                <w:bCs/>
                <w:i/>
                <w:iCs/>
                <w:color w:val="00B050"/>
              </w:rPr>
              <w:t>Ругьунлъиялъул сочинение «Дир гьудул»</w:t>
            </w:r>
          </w:p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t xml:space="preserve">Междометие.  </w:t>
            </w:r>
          </w:p>
        </w:tc>
        <w:tc>
          <w:tcPr>
            <w:tcW w:w="2551" w:type="dxa"/>
          </w:tcPr>
          <w:p w:rsidR="00AD23CF" w:rsidRDefault="00AD23CF" w:rsidP="00B042FA">
            <w:r>
              <w:t>Вуц1ц1и, гара-ч1вари,</w:t>
            </w:r>
          </w:p>
        </w:tc>
        <w:tc>
          <w:tcPr>
            <w:tcW w:w="1951" w:type="dxa"/>
          </w:tcPr>
          <w:p w:rsidR="00AD23CF" w:rsidRDefault="00AD23CF" w:rsidP="00B042FA">
            <w:r>
              <w:t>таблица</w:t>
            </w:r>
          </w:p>
        </w:tc>
        <w:tc>
          <w:tcPr>
            <w:tcW w:w="2444" w:type="dxa"/>
          </w:tcPr>
          <w:p w:rsidR="00AD23CF" w:rsidRDefault="00AD23CF" w:rsidP="00763E03">
            <w:r>
              <w:t>Хадурег1елазул бит1унхъвай.</w:t>
            </w:r>
          </w:p>
        </w:tc>
        <w:tc>
          <w:tcPr>
            <w:tcW w:w="1984" w:type="dxa"/>
          </w:tcPr>
          <w:p w:rsidR="00AD23CF" w:rsidRDefault="00AD23CF" w:rsidP="002E61A5">
            <w:r>
              <w:t>§ 86</w:t>
            </w:r>
          </w:p>
          <w:p w:rsidR="00AD23CF" w:rsidRDefault="00AD23CF" w:rsidP="002E61A5">
            <w:r>
              <w:t xml:space="preserve">3  х1алт1и  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000C16">
            <w:r>
              <w:t>Междометиязул  бит1унхъвай.</w:t>
            </w:r>
          </w:p>
        </w:tc>
        <w:tc>
          <w:tcPr>
            <w:tcW w:w="2551" w:type="dxa"/>
          </w:tcPr>
          <w:p w:rsidR="00AD23CF" w:rsidRDefault="00AD23CF" w:rsidP="002E61A5">
            <w:r>
              <w:t xml:space="preserve">Сулахъ г1ор, </w:t>
            </w:r>
          </w:p>
          <w:p w:rsidR="00AD23CF" w:rsidRDefault="00AD23CF" w:rsidP="002E61A5">
            <w:r>
              <w:t>Волга г1ор.</w:t>
            </w:r>
          </w:p>
        </w:tc>
        <w:tc>
          <w:tcPr>
            <w:tcW w:w="1951" w:type="dxa"/>
          </w:tcPr>
          <w:p w:rsidR="00AD23CF" w:rsidRDefault="00AD23CF" w:rsidP="00B042FA">
            <w:r>
              <w:t>таблица</w:t>
            </w:r>
          </w:p>
        </w:tc>
        <w:tc>
          <w:tcPr>
            <w:tcW w:w="2444" w:type="dxa"/>
          </w:tcPr>
          <w:p w:rsidR="00AD23CF" w:rsidRDefault="00AD23CF" w:rsidP="00B042FA">
            <w:r>
              <w:t xml:space="preserve">Междометие.  </w:t>
            </w:r>
          </w:p>
        </w:tc>
        <w:tc>
          <w:tcPr>
            <w:tcW w:w="1984" w:type="dxa"/>
          </w:tcPr>
          <w:p w:rsidR="00AD23CF" w:rsidRDefault="00AD23CF" w:rsidP="00B042FA">
            <w:r>
              <w:t>§ 87</w:t>
            </w:r>
          </w:p>
          <w:p w:rsidR="00AD23CF" w:rsidRDefault="00AD23CF" w:rsidP="00B042FA">
            <w:r>
              <w:t>4 х1алт1и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t>Междометие такрар гьаби</w:t>
            </w:r>
          </w:p>
        </w:tc>
        <w:tc>
          <w:tcPr>
            <w:tcW w:w="2551" w:type="dxa"/>
          </w:tcPr>
          <w:p w:rsidR="00AD23CF" w:rsidRDefault="00AD23CF" w:rsidP="002E61A5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t>Предложение такрар гьаби.</w:t>
            </w:r>
          </w:p>
        </w:tc>
        <w:tc>
          <w:tcPr>
            <w:tcW w:w="2551" w:type="dxa"/>
          </w:tcPr>
          <w:p w:rsidR="00AD23CF" w:rsidRDefault="00AD23CF" w:rsidP="00B042FA">
            <w:r>
              <w:t>Реч1ч1арухъаби, руччаби,</w:t>
            </w:r>
          </w:p>
        </w:tc>
        <w:tc>
          <w:tcPr>
            <w:tcW w:w="1951" w:type="dxa"/>
          </w:tcPr>
          <w:p w:rsidR="00AD23CF" w:rsidRDefault="00AD23CF" w:rsidP="00B042FA">
            <w:r>
              <w:t>таблица</w:t>
            </w:r>
          </w:p>
        </w:tc>
        <w:tc>
          <w:tcPr>
            <w:tcW w:w="2444" w:type="dxa"/>
          </w:tcPr>
          <w:p w:rsidR="00AD23CF" w:rsidRDefault="00AD23CF" w:rsidP="00B042FA">
            <w:r>
              <w:t>Междометие.</w:t>
            </w:r>
          </w:p>
        </w:tc>
        <w:tc>
          <w:tcPr>
            <w:tcW w:w="1984" w:type="dxa"/>
          </w:tcPr>
          <w:p w:rsidR="00AD23CF" w:rsidRDefault="00AD23CF" w:rsidP="00B042FA">
            <w:r>
              <w:t>§ 47</w:t>
            </w:r>
          </w:p>
          <w:p w:rsidR="00AD23CF" w:rsidRDefault="00AD23CF" w:rsidP="00B042FA">
            <w:r>
              <w:t>2 х1алт1и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t>Раг1и лъугьин такрар гьаби.</w:t>
            </w:r>
          </w:p>
          <w:p w:rsidR="00AD23CF" w:rsidRDefault="00AD23CF" w:rsidP="00B042FA"/>
        </w:tc>
        <w:tc>
          <w:tcPr>
            <w:tcW w:w="2551" w:type="dxa"/>
          </w:tcPr>
          <w:p w:rsidR="00AD23CF" w:rsidRDefault="00AD23CF" w:rsidP="00B042FA">
            <w:r>
              <w:t>Рессарухъаби, ругъухъаби,</w:t>
            </w:r>
          </w:p>
        </w:tc>
        <w:tc>
          <w:tcPr>
            <w:tcW w:w="1951" w:type="dxa"/>
          </w:tcPr>
          <w:p w:rsidR="00AD23CF" w:rsidRDefault="00AD23CF" w:rsidP="00B042FA">
            <w:r>
              <w:t>Таблица, карточкаби</w:t>
            </w:r>
          </w:p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>
            <w:r>
              <w:t>§ 48</w:t>
            </w:r>
          </w:p>
          <w:p w:rsidR="00AD23CF" w:rsidRDefault="00AD23CF" w:rsidP="00B042FA">
            <w:r>
              <w:t>3 х1алт1и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625772" w:rsidRDefault="00AD23CF" w:rsidP="00000C16">
            <w:pPr>
              <w:rPr>
                <w:b/>
                <w:bCs/>
                <w:i/>
                <w:iCs/>
                <w:color w:val="00B050"/>
              </w:rPr>
            </w:pPr>
            <w:r w:rsidRPr="00625772">
              <w:rPr>
                <w:b/>
                <w:bCs/>
                <w:i/>
                <w:iCs/>
                <w:color w:val="00B050"/>
              </w:rPr>
              <w:t>Жалго жидедаго ч1ун х1алт1и.</w:t>
            </w:r>
          </w:p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>
            <w:r>
              <w:t>Предложение</w:t>
            </w:r>
          </w:p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t>Морфология такрар гьаби.</w:t>
            </w:r>
          </w:p>
          <w:p w:rsidR="00AD23CF" w:rsidRDefault="00AD23CF" w:rsidP="00B042FA"/>
        </w:tc>
        <w:tc>
          <w:tcPr>
            <w:tcW w:w="2551" w:type="dxa"/>
          </w:tcPr>
          <w:p w:rsidR="00AD23CF" w:rsidRDefault="00AD23CF" w:rsidP="00B042FA">
            <w:r>
              <w:t>Рахъ-рахъалъ, рахъ-мухъ, рак1чучи,</w:t>
            </w:r>
          </w:p>
        </w:tc>
        <w:tc>
          <w:tcPr>
            <w:tcW w:w="1951" w:type="dxa"/>
          </w:tcPr>
          <w:p w:rsidR="00AD23CF" w:rsidRDefault="00AD23CF" w:rsidP="00B042FA">
            <w:r>
              <w:t>карточкаби</w:t>
            </w:r>
          </w:p>
        </w:tc>
        <w:tc>
          <w:tcPr>
            <w:tcW w:w="2444" w:type="dxa"/>
          </w:tcPr>
          <w:p w:rsidR="00AD23CF" w:rsidRDefault="00AD23CF" w:rsidP="00B042FA">
            <w:r>
              <w:t>Раг1и лъугьин.</w:t>
            </w:r>
          </w:p>
        </w:tc>
        <w:tc>
          <w:tcPr>
            <w:tcW w:w="1984" w:type="dxa"/>
          </w:tcPr>
          <w:p w:rsidR="00AD23CF" w:rsidRDefault="00AD23CF" w:rsidP="00B042FA">
            <w:r>
              <w:t xml:space="preserve">§ 49 </w:t>
            </w:r>
          </w:p>
          <w:p w:rsidR="00AD23CF" w:rsidRDefault="00AD23CF" w:rsidP="00B042FA">
            <w:r>
              <w:t>4 х1алт1и</w:t>
            </w:r>
          </w:p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625772" w:rsidRDefault="00AD23CF" w:rsidP="00000C16">
            <w:pPr>
              <w:rPr>
                <w:b/>
                <w:bCs/>
                <w:i/>
                <w:iCs/>
                <w:color w:val="00B050"/>
              </w:rPr>
            </w:pPr>
            <w:r w:rsidRPr="00625772">
              <w:rPr>
                <w:b/>
                <w:bCs/>
                <w:i/>
                <w:iCs/>
                <w:color w:val="00B050"/>
              </w:rPr>
              <w:t>Контролияб диктант</w:t>
            </w:r>
          </w:p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Pr="00625772" w:rsidRDefault="00AD23CF" w:rsidP="00B042FA">
            <w:pPr>
              <w:rPr>
                <w:b/>
                <w:bCs/>
                <w:i/>
                <w:iCs/>
                <w:color w:val="00B050"/>
              </w:rPr>
            </w:pPr>
            <w:r>
              <w:t>Гъалат1азда т1ад х1алт1и</w:t>
            </w:r>
          </w:p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/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  <w:tr w:rsidR="00AD23CF" w:rsidRPr="0004386E">
        <w:tc>
          <w:tcPr>
            <w:tcW w:w="930" w:type="dxa"/>
          </w:tcPr>
          <w:p w:rsidR="00AD23CF" w:rsidRDefault="00AD23CF" w:rsidP="00E9491B">
            <w:pPr>
              <w:numPr>
                <w:ilvl w:val="0"/>
                <w:numId w:val="1"/>
              </w:numPr>
              <w:ind w:left="536"/>
            </w:pPr>
          </w:p>
        </w:tc>
        <w:tc>
          <w:tcPr>
            <w:tcW w:w="3116" w:type="dxa"/>
          </w:tcPr>
          <w:p w:rsidR="00AD23CF" w:rsidRDefault="00AD23CF" w:rsidP="00B042FA">
            <w:r>
              <w:t>Такрар гьабизе</w:t>
            </w:r>
          </w:p>
          <w:p w:rsidR="00AD23CF" w:rsidRDefault="00AD23CF" w:rsidP="00B042FA"/>
        </w:tc>
        <w:tc>
          <w:tcPr>
            <w:tcW w:w="2551" w:type="dxa"/>
          </w:tcPr>
          <w:p w:rsidR="00AD23CF" w:rsidRDefault="00AD23CF" w:rsidP="00B042FA"/>
        </w:tc>
        <w:tc>
          <w:tcPr>
            <w:tcW w:w="1951" w:type="dxa"/>
          </w:tcPr>
          <w:p w:rsidR="00AD23CF" w:rsidRDefault="00AD23CF" w:rsidP="00B042FA"/>
        </w:tc>
        <w:tc>
          <w:tcPr>
            <w:tcW w:w="2444" w:type="dxa"/>
          </w:tcPr>
          <w:p w:rsidR="00AD23CF" w:rsidRDefault="00AD23CF" w:rsidP="00B042FA">
            <w:r>
              <w:t>Морфология</w:t>
            </w:r>
          </w:p>
        </w:tc>
        <w:tc>
          <w:tcPr>
            <w:tcW w:w="1984" w:type="dxa"/>
          </w:tcPr>
          <w:p w:rsidR="00AD23CF" w:rsidRDefault="00AD23CF" w:rsidP="00B042FA"/>
        </w:tc>
        <w:tc>
          <w:tcPr>
            <w:tcW w:w="1559" w:type="dxa"/>
          </w:tcPr>
          <w:p w:rsidR="00AD23CF" w:rsidRPr="0004386E" w:rsidRDefault="00AD23CF" w:rsidP="00B042FA"/>
        </w:tc>
      </w:tr>
    </w:tbl>
    <w:p w:rsidR="00AD23CF" w:rsidRDefault="00AD23CF" w:rsidP="00AC6F3B">
      <w:pPr>
        <w:jc w:val="center"/>
        <w:rPr>
          <w:b/>
          <w:bCs/>
          <w:i/>
          <w:iCs/>
          <w:color w:val="FF0000"/>
          <w:sz w:val="36"/>
          <w:szCs w:val="36"/>
        </w:rPr>
      </w:pPr>
      <w:r>
        <w:rPr>
          <w:b/>
          <w:bCs/>
          <w:i/>
          <w:iCs/>
          <w:color w:val="FF0000"/>
          <w:sz w:val="36"/>
          <w:szCs w:val="36"/>
        </w:rPr>
        <w:t>Авар адабият 7 класс – 34 саг1ат.</w:t>
      </w:r>
    </w:p>
    <w:p w:rsidR="00AD23CF" w:rsidRDefault="00AD23CF" w:rsidP="00AC6F3B">
      <w:pPr>
        <w:jc w:val="center"/>
        <w:rPr>
          <w:b/>
          <w:bCs/>
          <w:i/>
          <w:iCs/>
          <w:color w:val="FF0000"/>
          <w:sz w:val="36"/>
          <w:szCs w:val="36"/>
        </w:rPr>
      </w:pPr>
    </w:p>
    <w:tbl>
      <w:tblPr>
        <w:tblW w:w="149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3429"/>
        <w:gridCol w:w="2835"/>
        <w:gridCol w:w="2272"/>
        <w:gridCol w:w="2247"/>
        <w:gridCol w:w="1984"/>
        <w:gridCol w:w="1559"/>
      </w:tblGrid>
      <w:tr w:rsidR="00AD23CF">
        <w:tc>
          <w:tcPr>
            <w:tcW w:w="617" w:type="dxa"/>
          </w:tcPr>
          <w:p w:rsidR="00AD23CF" w:rsidRPr="00625772" w:rsidRDefault="00AD23CF" w:rsidP="00AC6F3B">
            <w:pPr>
              <w:rPr>
                <w:b/>
                <w:bCs/>
                <w:color w:val="3366FF"/>
                <w:sz w:val="28"/>
                <w:szCs w:val="28"/>
              </w:rPr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 xml:space="preserve">№ </w:t>
            </w:r>
          </w:p>
          <w:p w:rsidR="00AD23CF" w:rsidRDefault="00AD23CF" w:rsidP="00625772">
            <w:pPr>
              <w:ind w:left="-360" w:firstLine="360"/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>п/п</w:t>
            </w:r>
          </w:p>
        </w:tc>
        <w:tc>
          <w:tcPr>
            <w:tcW w:w="3429" w:type="dxa"/>
          </w:tcPr>
          <w:p w:rsidR="00AD23CF" w:rsidRDefault="00AD23CF" w:rsidP="00625772">
            <w:pPr>
              <w:jc w:val="center"/>
            </w:pPr>
            <w:r>
              <w:rPr>
                <w:b/>
                <w:bCs/>
                <w:color w:val="3366FF"/>
                <w:sz w:val="28"/>
                <w:szCs w:val="28"/>
              </w:rPr>
              <w:t>Темы уроков</w:t>
            </w:r>
          </w:p>
        </w:tc>
        <w:tc>
          <w:tcPr>
            <w:tcW w:w="2835" w:type="dxa"/>
          </w:tcPr>
          <w:p w:rsidR="00AD23CF" w:rsidRPr="00625772" w:rsidRDefault="00AD23CF" w:rsidP="00625772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 xml:space="preserve">Словарная </w:t>
            </w:r>
          </w:p>
          <w:p w:rsidR="00AD23CF" w:rsidRDefault="00AD23CF" w:rsidP="00625772">
            <w:pPr>
              <w:jc w:val="center"/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>работа</w:t>
            </w:r>
          </w:p>
        </w:tc>
        <w:tc>
          <w:tcPr>
            <w:tcW w:w="2272" w:type="dxa"/>
          </w:tcPr>
          <w:p w:rsidR="00AD23CF" w:rsidRDefault="00AD23CF" w:rsidP="00AC6F3B">
            <w:r w:rsidRPr="00625772">
              <w:rPr>
                <w:b/>
                <w:bCs/>
                <w:color w:val="3366FF"/>
                <w:sz w:val="28"/>
                <w:szCs w:val="28"/>
              </w:rPr>
              <w:t>Наглядность</w:t>
            </w:r>
          </w:p>
        </w:tc>
        <w:tc>
          <w:tcPr>
            <w:tcW w:w="2247" w:type="dxa"/>
          </w:tcPr>
          <w:p w:rsidR="00AD23CF" w:rsidRPr="00625772" w:rsidRDefault="00AD23CF" w:rsidP="00625772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>Повторение темы</w:t>
            </w:r>
          </w:p>
          <w:p w:rsidR="00AD23CF" w:rsidRDefault="00AD23CF" w:rsidP="00625772">
            <w:pPr>
              <w:jc w:val="center"/>
            </w:pPr>
          </w:p>
        </w:tc>
        <w:tc>
          <w:tcPr>
            <w:tcW w:w="1984" w:type="dxa"/>
          </w:tcPr>
          <w:p w:rsidR="00AD23CF" w:rsidRPr="00625772" w:rsidRDefault="00AD23CF" w:rsidP="00625772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>Домашнее</w:t>
            </w:r>
          </w:p>
          <w:p w:rsidR="00AD23CF" w:rsidRDefault="00AD23CF" w:rsidP="00625772">
            <w:pPr>
              <w:jc w:val="center"/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>задание</w:t>
            </w:r>
          </w:p>
        </w:tc>
        <w:tc>
          <w:tcPr>
            <w:tcW w:w="1559" w:type="dxa"/>
          </w:tcPr>
          <w:p w:rsidR="00AD23CF" w:rsidRDefault="00AD23CF" w:rsidP="00625772">
            <w:pPr>
              <w:jc w:val="center"/>
            </w:pPr>
            <w:r w:rsidRPr="00625772">
              <w:rPr>
                <w:b/>
                <w:bCs/>
                <w:color w:val="3366FF"/>
                <w:sz w:val="28"/>
                <w:szCs w:val="28"/>
              </w:rPr>
              <w:t>Сроки</w:t>
            </w:r>
          </w:p>
        </w:tc>
      </w:tr>
      <w:tr w:rsidR="00AD23CF">
        <w:tc>
          <w:tcPr>
            <w:tcW w:w="617" w:type="dxa"/>
          </w:tcPr>
          <w:p w:rsidR="00AD23CF" w:rsidRDefault="00AD23CF" w:rsidP="00AC6F3B">
            <w:r>
              <w:t>1</w:t>
            </w:r>
          </w:p>
        </w:tc>
        <w:tc>
          <w:tcPr>
            <w:tcW w:w="3429" w:type="dxa"/>
          </w:tcPr>
          <w:p w:rsidR="00AD23CF" w:rsidRDefault="00AD23CF" w:rsidP="00AC6F3B">
            <w:r>
              <w:t>Инсан ва гьесул къисмат – адабияталъул аслияб тема.</w:t>
            </w:r>
          </w:p>
        </w:tc>
        <w:tc>
          <w:tcPr>
            <w:tcW w:w="2835" w:type="dxa"/>
          </w:tcPr>
          <w:p w:rsidR="00AD23CF" w:rsidRDefault="00AD23CF" w:rsidP="00AC6F3B">
            <w:r>
              <w:t>Баллада, легенда,</w:t>
            </w:r>
          </w:p>
        </w:tc>
        <w:tc>
          <w:tcPr>
            <w:tcW w:w="2272" w:type="dxa"/>
          </w:tcPr>
          <w:p w:rsidR="00AD23CF" w:rsidRDefault="00AD23CF" w:rsidP="00AC6F3B"/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>
            <w:r>
              <w:t>Адабияталъул теория.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2</w:t>
            </w:r>
          </w:p>
        </w:tc>
        <w:tc>
          <w:tcPr>
            <w:tcW w:w="3429" w:type="dxa"/>
          </w:tcPr>
          <w:p w:rsidR="00AD23CF" w:rsidRDefault="00AD23CF" w:rsidP="00AC6F3B">
            <w:r>
              <w:t>Унсоколоса Х1ожоги гуржиявги.</w:t>
            </w:r>
          </w:p>
        </w:tc>
        <w:tc>
          <w:tcPr>
            <w:tcW w:w="2835" w:type="dxa"/>
          </w:tcPr>
          <w:p w:rsidR="00AD23CF" w:rsidRDefault="00AD23CF" w:rsidP="00AC6F3B">
            <w:r>
              <w:t>Местерзаби, хъош-баш, хат1а, лек1и,</w:t>
            </w:r>
          </w:p>
        </w:tc>
        <w:tc>
          <w:tcPr>
            <w:tcW w:w="2272" w:type="dxa"/>
          </w:tcPr>
          <w:p w:rsidR="00AD23CF" w:rsidRDefault="00AD23CF" w:rsidP="00AC6F3B">
            <w:r>
              <w:t>Халкъиял куч1дул.</w:t>
            </w:r>
          </w:p>
        </w:tc>
        <w:tc>
          <w:tcPr>
            <w:tcW w:w="2247" w:type="dxa"/>
          </w:tcPr>
          <w:p w:rsidR="00AD23CF" w:rsidRDefault="00AD23CF" w:rsidP="00AC6F3B">
            <w:r>
              <w:t xml:space="preserve">Инсан ва гьесул къисмат – </w:t>
            </w:r>
          </w:p>
        </w:tc>
        <w:tc>
          <w:tcPr>
            <w:tcW w:w="1984" w:type="dxa"/>
          </w:tcPr>
          <w:p w:rsidR="00AD23CF" w:rsidRDefault="00AD23CF" w:rsidP="00AC6F3B">
            <w:r>
              <w:t>1-2 бет1ер ц1ализе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3</w:t>
            </w:r>
          </w:p>
        </w:tc>
        <w:tc>
          <w:tcPr>
            <w:tcW w:w="3429" w:type="dxa"/>
          </w:tcPr>
          <w:p w:rsidR="00AD23CF" w:rsidRDefault="00AD23CF" w:rsidP="00AC6F3B">
            <w:r>
              <w:t>Унсоколоса Х1ожоги гуржиявги.</w:t>
            </w:r>
          </w:p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/>
        </w:tc>
        <w:tc>
          <w:tcPr>
            <w:tcW w:w="2247" w:type="dxa"/>
          </w:tcPr>
          <w:p w:rsidR="00AD23CF" w:rsidRDefault="00AD23CF" w:rsidP="00AC6F3B">
            <w:r>
              <w:t>адабияталъул аслияб тема.</w:t>
            </w:r>
          </w:p>
        </w:tc>
        <w:tc>
          <w:tcPr>
            <w:tcW w:w="1984" w:type="dxa"/>
          </w:tcPr>
          <w:p w:rsidR="00AD23CF" w:rsidRDefault="00AD23CF" w:rsidP="00AC6F3B">
            <w:r>
              <w:t>3-5 бет1ер г1ад. анализ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4</w:t>
            </w:r>
          </w:p>
        </w:tc>
        <w:tc>
          <w:tcPr>
            <w:tcW w:w="3429" w:type="dxa"/>
          </w:tcPr>
          <w:p w:rsidR="00AD23CF" w:rsidRDefault="00AD23CF" w:rsidP="00AC6F3B">
            <w:r>
              <w:t>Ц1адаса Х1амзат «Дибирги г1анхвараги»</w:t>
            </w:r>
          </w:p>
        </w:tc>
        <w:tc>
          <w:tcPr>
            <w:tcW w:w="2835" w:type="dxa"/>
          </w:tcPr>
          <w:p w:rsidR="00AD23CF" w:rsidRDefault="00AD23CF" w:rsidP="00AC6F3B">
            <w:r>
              <w:t xml:space="preserve">Даром, кар, г1алаби, къазаалъул алх1ам, хут1ма, ваг1за, «гьай» ах1изе, мах1ай, азалияб х1укму, 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>Унсоколоса Х1ожоги гуржиявги.</w:t>
            </w:r>
          </w:p>
        </w:tc>
        <w:tc>
          <w:tcPr>
            <w:tcW w:w="1984" w:type="dxa"/>
          </w:tcPr>
          <w:p w:rsidR="00AD23CF" w:rsidRDefault="00AD23CF" w:rsidP="00AC6F3B">
            <w:r>
              <w:t>Пасих1го ц1ализе.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5</w:t>
            </w:r>
          </w:p>
        </w:tc>
        <w:tc>
          <w:tcPr>
            <w:tcW w:w="3429" w:type="dxa"/>
          </w:tcPr>
          <w:p w:rsidR="00AD23CF" w:rsidRDefault="00AD23CF" w:rsidP="00AC6F3B">
            <w:r>
              <w:t>Ц1адаса Х1амзат «Ашбазалде»</w:t>
            </w:r>
          </w:p>
        </w:tc>
        <w:tc>
          <w:tcPr>
            <w:tcW w:w="2835" w:type="dxa"/>
          </w:tcPr>
          <w:p w:rsidR="00AD23CF" w:rsidRDefault="00AD23CF" w:rsidP="00AC6F3B">
            <w:r>
              <w:t xml:space="preserve">Бегьараб, пул, карц, таффаруж, приказчик, кашавар, падарал, гьамщал-мущул, х1ебдалал, бидвиххун, эливаш, лъугьи-рихьи, 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300CE9">
            <w:r>
              <w:t>Ц1адаса Х1амзат «Дибирги г1анхвараги»</w:t>
            </w:r>
          </w:p>
        </w:tc>
        <w:tc>
          <w:tcPr>
            <w:tcW w:w="1984" w:type="dxa"/>
          </w:tcPr>
          <w:p w:rsidR="00AD23CF" w:rsidRDefault="00AD23CF" w:rsidP="00AC6F3B">
            <w:r>
              <w:t>5 куплет рек1ехъе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6</w:t>
            </w:r>
          </w:p>
        </w:tc>
        <w:tc>
          <w:tcPr>
            <w:tcW w:w="3429" w:type="dxa"/>
          </w:tcPr>
          <w:p w:rsidR="00AD23CF" w:rsidRPr="00625772" w:rsidRDefault="00AD23CF" w:rsidP="00AC6F3B">
            <w:pPr>
              <w:rPr>
                <w:b/>
                <w:bCs/>
                <w:i/>
                <w:iCs/>
                <w:color w:val="008000"/>
              </w:rPr>
            </w:pPr>
            <w:r w:rsidRPr="00625772">
              <w:rPr>
                <w:b/>
                <w:bCs/>
                <w:i/>
                <w:iCs/>
                <w:color w:val="008000"/>
              </w:rPr>
              <w:t>Изложение «Къуватги сих1ирлъиги»</w:t>
            </w:r>
          </w:p>
          <w:p w:rsidR="00AD23CF" w:rsidRPr="00625772" w:rsidRDefault="00AD23CF" w:rsidP="00AC6F3B">
            <w:pPr>
              <w:rPr>
                <w:b/>
                <w:bCs/>
                <w:i/>
                <w:iCs/>
                <w:color w:val="008000"/>
              </w:rPr>
            </w:pPr>
          </w:p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>
            <w:r>
              <w:t>Изложениязул мажмуг1</w:t>
            </w:r>
          </w:p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/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7</w:t>
            </w:r>
          </w:p>
        </w:tc>
        <w:tc>
          <w:tcPr>
            <w:tcW w:w="3429" w:type="dxa"/>
          </w:tcPr>
          <w:p w:rsidR="00AD23CF" w:rsidRDefault="00AD23CF" w:rsidP="00AC6F3B">
            <w:r>
              <w:t>Мух1амад Хуршилов «Г1андалал»</w:t>
            </w:r>
          </w:p>
        </w:tc>
        <w:tc>
          <w:tcPr>
            <w:tcW w:w="2835" w:type="dxa"/>
          </w:tcPr>
          <w:p w:rsidR="00AD23CF" w:rsidRDefault="00AD23CF" w:rsidP="00AC6F3B">
            <w:r>
              <w:t xml:space="preserve">Чулахъ, ясир, сугъур, ягъзият, намартав, къажарал, 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>Ц1адаса Х1амзат «Ашбазалде»</w:t>
            </w:r>
          </w:p>
        </w:tc>
        <w:tc>
          <w:tcPr>
            <w:tcW w:w="1984" w:type="dxa"/>
          </w:tcPr>
          <w:p w:rsidR="00AD23CF" w:rsidRDefault="00AD23CF" w:rsidP="00AC6F3B">
            <w:r>
              <w:t>1-3 бет1ер х1асил бицине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8</w:t>
            </w:r>
          </w:p>
        </w:tc>
        <w:tc>
          <w:tcPr>
            <w:tcW w:w="3429" w:type="dxa"/>
          </w:tcPr>
          <w:p w:rsidR="00AD23CF" w:rsidRDefault="00AD23CF" w:rsidP="00AC6F3B">
            <w:r>
              <w:t>Мух1амад Хуршилов «Г1андалал»</w:t>
            </w:r>
          </w:p>
        </w:tc>
        <w:tc>
          <w:tcPr>
            <w:tcW w:w="2835" w:type="dxa"/>
          </w:tcPr>
          <w:p w:rsidR="00AD23CF" w:rsidRDefault="00AD23CF" w:rsidP="00AC6F3B">
            <w:r>
              <w:t>Дозорал, жаллатал, х1арамхана, такъия,</w:t>
            </w:r>
          </w:p>
        </w:tc>
        <w:tc>
          <w:tcPr>
            <w:tcW w:w="2272" w:type="dxa"/>
          </w:tcPr>
          <w:p w:rsidR="00AD23CF" w:rsidRDefault="00AD23CF" w:rsidP="00AC6F3B"/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>
            <w:r>
              <w:t>4-6 бет1ер г1ад. анализ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9</w:t>
            </w:r>
          </w:p>
        </w:tc>
        <w:tc>
          <w:tcPr>
            <w:tcW w:w="3429" w:type="dxa"/>
          </w:tcPr>
          <w:p w:rsidR="00AD23CF" w:rsidRDefault="00AD23CF" w:rsidP="00AC6F3B">
            <w:r>
              <w:t>Мух1амад Хуршилов «Г1андалал»</w:t>
            </w:r>
          </w:p>
        </w:tc>
        <w:tc>
          <w:tcPr>
            <w:tcW w:w="2835" w:type="dxa"/>
          </w:tcPr>
          <w:p w:rsidR="00AD23CF" w:rsidRDefault="00AD23CF" w:rsidP="00AC6F3B">
            <w:r>
              <w:t xml:space="preserve">Хъал-хъан, гвардия, бикьакълъараб, </w:t>
            </w:r>
          </w:p>
        </w:tc>
        <w:tc>
          <w:tcPr>
            <w:tcW w:w="2272" w:type="dxa"/>
          </w:tcPr>
          <w:p w:rsidR="00AD23CF" w:rsidRDefault="00AD23CF" w:rsidP="00AC6F3B"/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>
            <w:r>
              <w:t>Гь.51 рек1ехъе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10</w:t>
            </w:r>
          </w:p>
        </w:tc>
        <w:tc>
          <w:tcPr>
            <w:tcW w:w="3429" w:type="dxa"/>
          </w:tcPr>
          <w:p w:rsidR="00AD23CF" w:rsidRDefault="00AD23CF" w:rsidP="00AC6F3B">
            <w:r>
              <w:t>Мух1амад Сулиманов «Васигат»</w:t>
            </w:r>
          </w:p>
        </w:tc>
        <w:tc>
          <w:tcPr>
            <w:tcW w:w="2835" w:type="dxa"/>
          </w:tcPr>
          <w:p w:rsidR="00AD23CF" w:rsidRDefault="00AD23CF" w:rsidP="00AC6F3B">
            <w:r>
              <w:t>Романтикияб, антология,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>М. Хуршилов «Г1андалал»</w:t>
            </w:r>
          </w:p>
        </w:tc>
        <w:tc>
          <w:tcPr>
            <w:tcW w:w="1984" w:type="dxa"/>
          </w:tcPr>
          <w:p w:rsidR="00AD23CF" w:rsidRDefault="00AD23CF" w:rsidP="00AC6F3B">
            <w:r>
              <w:t>Гь 66-73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11</w:t>
            </w:r>
          </w:p>
        </w:tc>
        <w:tc>
          <w:tcPr>
            <w:tcW w:w="3429" w:type="dxa"/>
          </w:tcPr>
          <w:p w:rsidR="00AD23CF" w:rsidRDefault="00AD23CF" w:rsidP="00AC6F3B">
            <w:r>
              <w:t>Мух1амад Сулиманов «Васигат»</w:t>
            </w:r>
          </w:p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/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>
            <w:r>
              <w:t>г1ад. анализ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12</w:t>
            </w:r>
          </w:p>
        </w:tc>
        <w:tc>
          <w:tcPr>
            <w:tcW w:w="3429" w:type="dxa"/>
          </w:tcPr>
          <w:p w:rsidR="00AD23CF" w:rsidRPr="00625772" w:rsidRDefault="00AD23CF" w:rsidP="00AC6F3B">
            <w:pPr>
              <w:rPr>
                <w:b/>
                <w:bCs/>
                <w:i/>
                <w:iCs/>
                <w:color w:val="008000"/>
              </w:rPr>
            </w:pPr>
            <w:r w:rsidRPr="00625772">
              <w:rPr>
                <w:b/>
                <w:bCs/>
                <w:i/>
                <w:iCs/>
                <w:color w:val="008000"/>
              </w:rPr>
              <w:t>Класстун къват1иб ц1али «Надир-шагь щущахъ виххизави»</w:t>
            </w:r>
          </w:p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/>
        </w:tc>
        <w:tc>
          <w:tcPr>
            <w:tcW w:w="2247" w:type="dxa"/>
          </w:tcPr>
          <w:p w:rsidR="00AD23CF" w:rsidRDefault="00AD23CF" w:rsidP="00AC6F3B">
            <w:r>
              <w:t>Мух1амад Сулиманов «Васигат»</w:t>
            </w:r>
          </w:p>
        </w:tc>
        <w:tc>
          <w:tcPr>
            <w:tcW w:w="1984" w:type="dxa"/>
          </w:tcPr>
          <w:p w:rsidR="00AD23CF" w:rsidRDefault="00AD23CF" w:rsidP="00AC6F3B"/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13</w:t>
            </w:r>
          </w:p>
        </w:tc>
        <w:tc>
          <w:tcPr>
            <w:tcW w:w="3429" w:type="dxa"/>
          </w:tcPr>
          <w:p w:rsidR="00AD23CF" w:rsidRPr="00625772" w:rsidRDefault="00AD23CF" w:rsidP="00AC6F3B">
            <w:pPr>
              <w:rPr>
                <w:b/>
                <w:bCs/>
                <w:i/>
                <w:iCs/>
                <w:color w:val="008000"/>
              </w:rPr>
            </w:pPr>
            <w:r>
              <w:rPr>
                <w:b/>
                <w:bCs/>
                <w:i/>
                <w:iCs/>
                <w:color w:val="008000"/>
              </w:rPr>
              <w:t>Сочинение «Эбелалъул къо»</w:t>
            </w:r>
          </w:p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/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/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024542">
            <w:r>
              <w:t>14</w:t>
            </w:r>
          </w:p>
        </w:tc>
        <w:tc>
          <w:tcPr>
            <w:tcW w:w="3429" w:type="dxa"/>
          </w:tcPr>
          <w:p w:rsidR="00AD23CF" w:rsidRDefault="00AD23CF" w:rsidP="00AC6F3B">
            <w:r>
              <w:t>Эффенди Капиев «Жиндирго х1акъалъулъ Сулейманил хабар»</w:t>
            </w:r>
          </w:p>
        </w:tc>
        <w:tc>
          <w:tcPr>
            <w:tcW w:w="2835" w:type="dxa"/>
          </w:tcPr>
          <w:p w:rsidR="00AD23CF" w:rsidRDefault="00AD23CF" w:rsidP="00AC6F3B">
            <w:r>
              <w:t>Купец ашбазхана, депо, хъалим, хъарк1ас,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>
            <w:r>
              <w:t>Гь 77-84 х1асил бицине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024542">
            <w:r>
              <w:t>15</w:t>
            </w:r>
          </w:p>
        </w:tc>
        <w:tc>
          <w:tcPr>
            <w:tcW w:w="3429" w:type="dxa"/>
          </w:tcPr>
          <w:p w:rsidR="00AD23CF" w:rsidRDefault="00AD23CF" w:rsidP="00AC6F3B">
            <w:r>
              <w:t>Эффенди Капиев «Жиндирго х1акъалъулъ Сулейманил хабар»</w:t>
            </w:r>
          </w:p>
        </w:tc>
        <w:tc>
          <w:tcPr>
            <w:tcW w:w="2835" w:type="dxa"/>
          </w:tcPr>
          <w:p w:rsidR="00AD23CF" w:rsidRDefault="00AD23CF" w:rsidP="00AC6F3B">
            <w:r>
              <w:t>Гьаглъизе, допрос, петер, петерчи, интервентал,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>
            <w:r>
              <w:t>г1ад. анализ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16</w:t>
            </w:r>
          </w:p>
        </w:tc>
        <w:tc>
          <w:tcPr>
            <w:tcW w:w="3429" w:type="dxa"/>
          </w:tcPr>
          <w:p w:rsidR="00AD23CF" w:rsidRDefault="00AD23CF" w:rsidP="00AC6F3B">
            <w:r>
              <w:t>Асадула Мух1амаев «Маг1арулай»</w:t>
            </w:r>
          </w:p>
        </w:tc>
        <w:tc>
          <w:tcPr>
            <w:tcW w:w="2835" w:type="dxa"/>
          </w:tcPr>
          <w:p w:rsidR="00AD23CF" w:rsidRDefault="00AD23CF" w:rsidP="00AC6F3B">
            <w:r>
              <w:t xml:space="preserve">Басмахана, г1ажам, каскараб, тансу, никъа, к1к1ор, квач, Бошлъи, жигизе, 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>Э. Капиев «Жинд. х1акъ. Сулейманил хабар»</w:t>
            </w:r>
          </w:p>
        </w:tc>
        <w:tc>
          <w:tcPr>
            <w:tcW w:w="1984" w:type="dxa"/>
          </w:tcPr>
          <w:p w:rsidR="00AD23CF" w:rsidRDefault="00AD23CF" w:rsidP="00AC6F3B">
            <w:r>
              <w:t>Гь 89-93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17</w:t>
            </w:r>
          </w:p>
        </w:tc>
        <w:tc>
          <w:tcPr>
            <w:tcW w:w="3429" w:type="dxa"/>
          </w:tcPr>
          <w:p w:rsidR="00AD23CF" w:rsidRDefault="00AD23CF" w:rsidP="00AC6F3B">
            <w:r>
              <w:t>А. Мух1амаев «Ах1мад т1ад вуссараб сордо»</w:t>
            </w:r>
          </w:p>
        </w:tc>
        <w:tc>
          <w:tcPr>
            <w:tcW w:w="2835" w:type="dxa"/>
          </w:tcPr>
          <w:p w:rsidR="00AD23CF" w:rsidRDefault="00AD23CF" w:rsidP="00AC6F3B">
            <w:r>
              <w:t>Хьонбак1, риххелал, х1ал-балалъ,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>А. Мух1амаев «Маг1арулай»</w:t>
            </w:r>
          </w:p>
        </w:tc>
        <w:tc>
          <w:tcPr>
            <w:tcW w:w="1984" w:type="dxa"/>
          </w:tcPr>
          <w:p w:rsidR="00AD23CF" w:rsidRDefault="00AD23CF" w:rsidP="00AC6F3B">
            <w:r>
              <w:t>Гь 94-104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18</w:t>
            </w:r>
          </w:p>
        </w:tc>
        <w:tc>
          <w:tcPr>
            <w:tcW w:w="3429" w:type="dxa"/>
          </w:tcPr>
          <w:p w:rsidR="00AD23CF" w:rsidRDefault="00AD23CF" w:rsidP="00AC6F3B">
            <w:r>
              <w:t>М. Шамхалов «Тамашаяв гьобол»</w:t>
            </w:r>
          </w:p>
        </w:tc>
        <w:tc>
          <w:tcPr>
            <w:tcW w:w="2835" w:type="dxa"/>
          </w:tcPr>
          <w:p w:rsidR="00AD23CF" w:rsidRPr="00672CA1" w:rsidRDefault="00AD23CF" w:rsidP="00AC6F3B">
            <w:r>
              <w:t>малгун, хьина, хъачунан, дакъикъа, ах1анже, таг1зир,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>А. М.  «Ах1мад т1ад вуссараб сордо»</w:t>
            </w:r>
          </w:p>
        </w:tc>
        <w:tc>
          <w:tcPr>
            <w:tcW w:w="1984" w:type="dxa"/>
          </w:tcPr>
          <w:p w:rsidR="00AD23CF" w:rsidRDefault="00AD23CF" w:rsidP="00AC6F3B">
            <w:r>
              <w:t>Гь 107-110 ц1ализе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19</w:t>
            </w:r>
          </w:p>
        </w:tc>
        <w:tc>
          <w:tcPr>
            <w:tcW w:w="3429" w:type="dxa"/>
          </w:tcPr>
          <w:p w:rsidR="00AD23CF" w:rsidRDefault="00AD23CF" w:rsidP="00AC6F3B">
            <w:r>
              <w:t>М. Шамхалов «Тамашаяв гьобол»</w:t>
            </w:r>
          </w:p>
        </w:tc>
        <w:tc>
          <w:tcPr>
            <w:tcW w:w="2835" w:type="dxa"/>
          </w:tcPr>
          <w:p w:rsidR="00AD23CF" w:rsidRDefault="00AD23CF" w:rsidP="00AC6F3B">
            <w:r>
              <w:t>Соглал, къвалалхалат, исхъали, бегавул,</w:t>
            </w:r>
          </w:p>
        </w:tc>
        <w:tc>
          <w:tcPr>
            <w:tcW w:w="2272" w:type="dxa"/>
          </w:tcPr>
          <w:p w:rsidR="00AD23CF" w:rsidRDefault="00AD23CF" w:rsidP="00AC6F3B"/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>
            <w:r>
              <w:t xml:space="preserve">Гь 111-120 г1ад. анализ 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20</w:t>
            </w:r>
          </w:p>
        </w:tc>
        <w:tc>
          <w:tcPr>
            <w:tcW w:w="3429" w:type="dxa"/>
          </w:tcPr>
          <w:p w:rsidR="00AD23CF" w:rsidRDefault="00AD23CF" w:rsidP="00AC6F3B">
            <w:r>
              <w:t>Расул Х1амзатов «Маг1арулал»</w:t>
            </w:r>
          </w:p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>М.Ш «Тамашаяв гьобол»</w:t>
            </w:r>
          </w:p>
        </w:tc>
        <w:tc>
          <w:tcPr>
            <w:tcW w:w="1984" w:type="dxa"/>
          </w:tcPr>
          <w:p w:rsidR="00AD23CF" w:rsidRDefault="00AD23CF" w:rsidP="00AC6F3B">
            <w:r>
              <w:t>Гь 126 рек1ехъе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21</w:t>
            </w:r>
          </w:p>
        </w:tc>
        <w:tc>
          <w:tcPr>
            <w:tcW w:w="3429" w:type="dxa"/>
          </w:tcPr>
          <w:p w:rsidR="00AD23CF" w:rsidRDefault="00AD23CF" w:rsidP="00230AF0">
            <w:r>
              <w:t>Р.Х1амзатов «Эбелалъ дир кинидахъ куч1дул ах1ич1ел ани»</w:t>
            </w:r>
          </w:p>
          <w:p w:rsidR="00AD23CF" w:rsidRDefault="00AD23CF" w:rsidP="00230AF0"/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/>
        </w:tc>
        <w:tc>
          <w:tcPr>
            <w:tcW w:w="2247" w:type="dxa"/>
          </w:tcPr>
          <w:p w:rsidR="00AD23CF" w:rsidRDefault="00AD23CF" w:rsidP="00AC6F3B">
            <w:r>
              <w:t>Расул Х1амзатов «Маг1арулал»</w:t>
            </w:r>
          </w:p>
        </w:tc>
        <w:tc>
          <w:tcPr>
            <w:tcW w:w="1984" w:type="dxa"/>
          </w:tcPr>
          <w:p w:rsidR="00AD23CF" w:rsidRDefault="00AD23CF" w:rsidP="00AC6F3B">
            <w:r>
              <w:t>Гь 125 рек1ехъе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22</w:t>
            </w:r>
          </w:p>
        </w:tc>
        <w:tc>
          <w:tcPr>
            <w:tcW w:w="3429" w:type="dxa"/>
          </w:tcPr>
          <w:p w:rsidR="00AD23CF" w:rsidRDefault="00AD23CF" w:rsidP="00AC6F3B">
            <w:r>
              <w:t>Р.Х1амзатов «Дагъистаналъул рохьал»</w:t>
            </w:r>
          </w:p>
        </w:tc>
        <w:tc>
          <w:tcPr>
            <w:tcW w:w="2835" w:type="dxa"/>
          </w:tcPr>
          <w:p w:rsidR="00AD23CF" w:rsidRDefault="00AD23CF" w:rsidP="00AC6F3B">
            <w:r>
              <w:t>Мулатка, рифма,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>Р.Х1. «Эбелалъ дир кин. куч1дул ах1ич1ел ани»</w:t>
            </w:r>
          </w:p>
        </w:tc>
        <w:tc>
          <w:tcPr>
            <w:tcW w:w="1984" w:type="dxa"/>
          </w:tcPr>
          <w:p w:rsidR="00AD23CF" w:rsidRDefault="00AD23CF" w:rsidP="00AC6F3B">
            <w:r>
              <w:t>Гь 127 ц1ализе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23</w:t>
            </w:r>
          </w:p>
        </w:tc>
        <w:tc>
          <w:tcPr>
            <w:tcW w:w="3429" w:type="dxa"/>
          </w:tcPr>
          <w:p w:rsidR="00AD23CF" w:rsidRDefault="00AD23CF" w:rsidP="00AC6F3B">
            <w:pPr>
              <w:rPr>
                <w:b/>
                <w:bCs/>
                <w:i/>
                <w:iCs/>
                <w:color w:val="008000"/>
              </w:rPr>
            </w:pPr>
            <w:r w:rsidRPr="00625772">
              <w:rPr>
                <w:b/>
                <w:bCs/>
                <w:i/>
                <w:iCs/>
                <w:color w:val="008000"/>
              </w:rPr>
              <w:t>Изложение «Чанахъабазул гамач1»</w:t>
            </w:r>
          </w:p>
          <w:p w:rsidR="00AD23CF" w:rsidRPr="00625772" w:rsidRDefault="00AD23CF" w:rsidP="00AC6F3B">
            <w:pPr>
              <w:rPr>
                <w:b/>
                <w:bCs/>
                <w:i/>
                <w:iCs/>
                <w:color w:val="008000"/>
              </w:rPr>
            </w:pPr>
          </w:p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>
            <w:r>
              <w:t>Изложениязул мажмуг1</w:t>
            </w:r>
          </w:p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/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24</w:t>
            </w:r>
          </w:p>
        </w:tc>
        <w:tc>
          <w:tcPr>
            <w:tcW w:w="3429" w:type="dxa"/>
          </w:tcPr>
          <w:p w:rsidR="00AD23CF" w:rsidRDefault="00AD23CF" w:rsidP="00AC6F3B">
            <w:r>
              <w:t>Муса Мух1амадов «Инсул гьалбал»</w:t>
            </w:r>
          </w:p>
        </w:tc>
        <w:tc>
          <w:tcPr>
            <w:tcW w:w="2835" w:type="dxa"/>
          </w:tcPr>
          <w:p w:rsidR="00AD23CF" w:rsidRDefault="00AD23CF" w:rsidP="00AC6F3B">
            <w:r>
              <w:t>Декада, къапила, гьахь бекизе, рахьхасало,  гунглазе, ханум,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>Р.Х1амзатов «Дагъистаналъул рохьал»</w:t>
            </w:r>
          </w:p>
        </w:tc>
        <w:tc>
          <w:tcPr>
            <w:tcW w:w="1984" w:type="dxa"/>
          </w:tcPr>
          <w:p w:rsidR="00AD23CF" w:rsidRDefault="00AD23CF" w:rsidP="00AC6F3B">
            <w:r>
              <w:t>Гь 134-140 ц1ализе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25</w:t>
            </w:r>
          </w:p>
        </w:tc>
        <w:tc>
          <w:tcPr>
            <w:tcW w:w="3429" w:type="dxa"/>
          </w:tcPr>
          <w:p w:rsidR="00AD23CF" w:rsidRDefault="00AD23CF" w:rsidP="00AC6F3B">
            <w:r>
              <w:t>Муса Мух1амадов «Инсул гьалбал»</w:t>
            </w:r>
          </w:p>
        </w:tc>
        <w:tc>
          <w:tcPr>
            <w:tcW w:w="2835" w:type="dxa"/>
          </w:tcPr>
          <w:p w:rsidR="00AD23CF" w:rsidRDefault="00AD23CF" w:rsidP="00AC6F3B">
            <w:r>
              <w:t>Вёрст, дузбит1араб, тасамах1лъи, хъазан кьолозе, хамихъаби,</w:t>
            </w:r>
          </w:p>
        </w:tc>
        <w:tc>
          <w:tcPr>
            <w:tcW w:w="2272" w:type="dxa"/>
          </w:tcPr>
          <w:p w:rsidR="00AD23CF" w:rsidRDefault="00AD23CF" w:rsidP="00AC6F3B"/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>
            <w:r>
              <w:t>Гь 141-151 х1асил бицине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26</w:t>
            </w:r>
          </w:p>
        </w:tc>
        <w:tc>
          <w:tcPr>
            <w:tcW w:w="3429" w:type="dxa"/>
          </w:tcPr>
          <w:p w:rsidR="00AD23CF" w:rsidRDefault="00AD23CF" w:rsidP="00AC6F3B">
            <w:r>
              <w:t>Фазу Г1алиева «Маг1арулазул нус»</w:t>
            </w:r>
          </w:p>
        </w:tc>
        <w:tc>
          <w:tcPr>
            <w:tcW w:w="2835" w:type="dxa"/>
          </w:tcPr>
          <w:p w:rsidR="00AD23CF" w:rsidRDefault="00AD23CF" w:rsidP="00AC6F3B">
            <w:r>
              <w:t>Думалъего, дознание, финагент,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Хъвадарухъаналъул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>М. Мух1амадов «Инсул гьалбал»</w:t>
            </w:r>
          </w:p>
        </w:tc>
        <w:tc>
          <w:tcPr>
            <w:tcW w:w="1984" w:type="dxa"/>
          </w:tcPr>
          <w:p w:rsidR="00AD23CF" w:rsidRDefault="00AD23CF" w:rsidP="00AC6F3B">
            <w:r>
              <w:t>Гь 167 пасих1го ц1ализе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27</w:t>
            </w:r>
          </w:p>
        </w:tc>
        <w:tc>
          <w:tcPr>
            <w:tcW w:w="3429" w:type="dxa"/>
          </w:tcPr>
          <w:p w:rsidR="00AD23CF" w:rsidRDefault="00AD23CF" w:rsidP="00AC6F3B">
            <w:r>
              <w:t>Фазу Г1алиева «Маг1арулазул нус»</w:t>
            </w:r>
          </w:p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/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>
            <w:r>
              <w:t>Гь 178</w:t>
            </w:r>
          </w:p>
          <w:p w:rsidR="00AD23CF" w:rsidRDefault="00AD23CF" w:rsidP="00AC6F3B">
            <w:r>
              <w:t xml:space="preserve"> г1ад. анализгь 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28</w:t>
            </w:r>
          </w:p>
        </w:tc>
        <w:tc>
          <w:tcPr>
            <w:tcW w:w="3429" w:type="dxa"/>
          </w:tcPr>
          <w:p w:rsidR="00AD23CF" w:rsidRDefault="00AD23CF" w:rsidP="00AC6F3B">
            <w:r>
              <w:t>Къияс Меджидов «Муг1рузул ц1умазе хвел бук1унадай»</w:t>
            </w:r>
          </w:p>
        </w:tc>
        <w:tc>
          <w:tcPr>
            <w:tcW w:w="2835" w:type="dxa"/>
          </w:tcPr>
          <w:p w:rsidR="00AD23CF" w:rsidRDefault="00AD23CF" w:rsidP="00AC6F3B">
            <w:r>
              <w:t xml:space="preserve">Термин, Пайдар, т1авагьин, 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>Фазу Г1алиева «Маг1арулазул нус»</w:t>
            </w:r>
          </w:p>
        </w:tc>
        <w:tc>
          <w:tcPr>
            <w:tcW w:w="1984" w:type="dxa"/>
          </w:tcPr>
          <w:p w:rsidR="00AD23CF" w:rsidRDefault="00AD23CF" w:rsidP="00AC6F3B">
            <w:r>
              <w:t xml:space="preserve">Гь 192 </w:t>
            </w:r>
          </w:p>
          <w:p w:rsidR="00AD23CF" w:rsidRDefault="00AD23CF" w:rsidP="00AC6F3B">
            <w:r>
              <w:t>г1ад. анализ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29</w:t>
            </w:r>
          </w:p>
        </w:tc>
        <w:tc>
          <w:tcPr>
            <w:tcW w:w="3429" w:type="dxa"/>
          </w:tcPr>
          <w:p w:rsidR="00AD23CF" w:rsidRDefault="00AD23CF" w:rsidP="00AC6F3B">
            <w:r>
              <w:t>Багьавудин Митаров «Бице гьудулзабазда»</w:t>
            </w:r>
          </w:p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 xml:space="preserve"> «Муг1рузул ц1умазе хвел бук1унадай»</w:t>
            </w:r>
          </w:p>
        </w:tc>
        <w:tc>
          <w:tcPr>
            <w:tcW w:w="1984" w:type="dxa"/>
          </w:tcPr>
          <w:p w:rsidR="00AD23CF" w:rsidRDefault="00AD23CF" w:rsidP="00AC6F3B">
            <w:r>
              <w:t>Гь198 рек1ехъе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30</w:t>
            </w:r>
          </w:p>
        </w:tc>
        <w:tc>
          <w:tcPr>
            <w:tcW w:w="3429" w:type="dxa"/>
          </w:tcPr>
          <w:p w:rsidR="00AD23CF" w:rsidRPr="00625772" w:rsidRDefault="00AD23CF" w:rsidP="00AC6F3B">
            <w:pPr>
              <w:rPr>
                <w:b/>
                <w:bCs/>
                <w:i/>
                <w:iCs/>
                <w:color w:val="008000"/>
              </w:rPr>
            </w:pPr>
            <w:r w:rsidRPr="00625772">
              <w:rPr>
                <w:b/>
                <w:bCs/>
                <w:i/>
                <w:iCs/>
                <w:color w:val="008000"/>
              </w:rPr>
              <w:t>Изложение «Сих1ираб чайка»</w:t>
            </w:r>
          </w:p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>
            <w:r>
              <w:t>Изложениязул мажмуг1</w:t>
            </w:r>
          </w:p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/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31</w:t>
            </w:r>
          </w:p>
        </w:tc>
        <w:tc>
          <w:tcPr>
            <w:tcW w:w="3429" w:type="dxa"/>
          </w:tcPr>
          <w:p w:rsidR="00AD23CF" w:rsidRDefault="00AD23CF" w:rsidP="00AC6F3B">
            <w:r>
              <w:t>Г1алирза Саг1идов  «Г1аздалал т1агърал»</w:t>
            </w:r>
          </w:p>
        </w:tc>
        <w:tc>
          <w:tcPr>
            <w:tcW w:w="2835" w:type="dxa"/>
          </w:tcPr>
          <w:p w:rsidR="00AD23CF" w:rsidRDefault="00AD23CF" w:rsidP="00AC6F3B">
            <w:r>
              <w:t>Хенкелал.</w:t>
            </w:r>
          </w:p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>Б. М.  «Бице гьудулзабазда»</w:t>
            </w:r>
          </w:p>
        </w:tc>
        <w:tc>
          <w:tcPr>
            <w:tcW w:w="1984" w:type="dxa"/>
          </w:tcPr>
          <w:p w:rsidR="00AD23CF" w:rsidRDefault="00AD23CF" w:rsidP="00AC6F3B">
            <w:r>
              <w:t>Гь 202 пасих1. ц1ализе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32</w:t>
            </w:r>
          </w:p>
        </w:tc>
        <w:tc>
          <w:tcPr>
            <w:tcW w:w="3429" w:type="dxa"/>
          </w:tcPr>
          <w:p w:rsidR="00AD23CF" w:rsidRDefault="00AD23CF" w:rsidP="00AC6F3B">
            <w:r>
              <w:t>М-р Расулов «Эбелалъул рах1му»</w:t>
            </w:r>
          </w:p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>
            <w:r>
              <w:t>Хъвадарухъанасул сурат т1ахьал.</w:t>
            </w:r>
          </w:p>
        </w:tc>
        <w:tc>
          <w:tcPr>
            <w:tcW w:w="2247" w:type="dxa"/>
          </w:tcPr>
          <w:p w:rsidR="00AD23CF" w:rsidRDefault="00AD23CF" w:rsidP="00AC6F3B">
            <w:r>
              <w:t>Г1. Саг1идов  «Г1аздалал т1агърал»</w:t>
            </w:r>
          </w:p>
        </w:tc>
        <w:tc>
          <w:tcPr>
            <w:tcW w:w="1984" w:type="dxa"/>
          </w:tcPr>
          <w:p w:rsidR="00AD23CF" w:rsidRDefault="00AD23CF" w:rsidP="00AC6F3B">
            <w:r>
              <w:t>Гь 205 х1асил бицине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33</w:t>
            </w:r>
          </w:p>
        </w:tc>
        <w:tc>
          <w:tcPr>
            <w:tcW w:w="3429" w:type="dxa"/>
          </w:tcPr>
          <w:p w:rsidR="00AD23CF" w:rsidRDefault="00AD23CF" w:rsidP="00AC6F3B">
            <w:r>
              <w:t>М-р Расулов «Эбелалъул рах1му»</w:t>
            </w:r>
          </w:p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/>
        </w:tc>
        <w:tc>
          <w:tcPr>
            <w:tcW w:w="2247" w:type="dxa"/>
          </w:tcPr>
          <w:p w:rsidR="00AD23CF" w:rsidRDefault="00AD23CF" w:rsidP="00AC6F3B"/>
        </w:tc>
        <w:tc>
          <w:tcPr>
            <w:tcW w:w="1984" w:type="dxa"/>
          </w:tcPr>
          <w:p w:rsidR="00AD23CF" w:rsidRDefault="00AD23CF" w:rsidP="00AC6F3B">
            <w:r>
              <w:t>Кицаби лъазаризе</w:t>
            </w:r>
          </w:p>
        </w:tc>
        <w:tc>
          <w:tcPr>
            <w:tcW w:w="1559" w:type="dxa"/>
          </w:tcPr>
          <w:p w:rsidR="00AD23CF" w:rsidRDefault="00AD23CF" w:rsidP="00AC6F3B"/>
        </w:tc>
      </w:tr>
      <w:tr w:rsidR="00AD23CF">
        <w:tc>
          <w:tcPr>
            <w:tcW w:w="617" w:type="dxa"/>
          </w:tcPr>
          <w:p w:rsidR="00AD23CF" w:rsidRDefault="00AD23CF" w:rsidP="00AC6F3B">
            <w:r>
              <w:t>34</w:t>
            </w:r>
          </w:p>
        </w:tc>
        <w:tc>
          <w:tcPr>
            <w:tcW w:w="3429" w:type="dxa"/>
          </w:tcPr>
          <w:p w:rsidR="00AD23CF" w:rsidRDefault="00AD23CF" w:rsidP="00AC6F3B">
            <w:r>
              <w:t>Класстун къват1иб ц1али.</w:t>
            </w:r>
          </w:p>
        </w:tc>
        <w:tc>
          <w:tcPr>
            <w:tcW w:w="2835" w:type="dxa"/>
          </w:tcPr>
          <w:p w:rsidR="00AD23CF" w:rsidRDefault="00AD23CF" w:rsidP="00AC6F3B"/>
        </w:tc>
        <w:tc>
          <w:tcPr>
            <w:tcW w:w="2272" w:type="dxa"/>
          </w:tcPr>
          <w:p w:rsidR="00AD23CF" w:rsidRDefault="00AD23CF" w:rsidP="00AC6F3B">
            <w:r>
              <w:t xml:space="preserve">Журнал «Лачен» «Гьудуллъи» </w:t>
            </w:r>
          </w:p>
        </w:tc>
        <w:tc>
          <w:tcPr>
            <w:tcW w:w="2247" w:type="dxa"/>
          </w:tcPr>
          <w:p w:rsidR="00AD23CF" w:rsidRDefault="00AD23CF" w:rsidP="00AC6F3B">
            <w:r>
              <w:t xml:space="preserve"> «Эбелалъул рах1му»</w:t>
            </w:r>
          </w:p>
        </w:tc>
        <w:tc>
          <w:tcPr>
            <w:tcW w:w="1984" w:type="dxa"/>
          </w:tcPr>
          <w:p w:rsidR="00AD23CF" w:rsidRDefault="00AD23CF" w:rsidP="00AC6F3B"/>
        </w:tc>
        <w:tc>
          <w:tcPr>
            <w:tcW w:w="1559" w:type="dxa"/>
          </w:tcPr>
          <w:p w:rsidR="00AD23CF" w:rsidRDefault="00AD23CF" w:rsidP="00AC6F3B"/>
        </w:tc>
      </w:tr>
    </w:tbl>
    <w:p w:rsidR="00AD23CF" w:rsidRPr="00230AF0" w:rsidRDefault="00AD23CF" w:rsidP="00230AF0"/>
    <w:sectPr w:rsidR="00AD23CF" w:rsidRPr="00230AF0" w:rsidSect="00721C27">
      <w:pgSz w:w="16838" w:h="11906" w:orient="landscape"/>
      <w:pgMar w:top="851" w:right="1134" w:bottom="107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3CF" w:rsidRDefault="00AD23CF" w:rsidP="00763E03">
      <w:r>
        <w:separator/>
      </w:r>
    </w:p>
  </w:endnote>
  <w:endnote w:type="continuationSeparator" w:id="0">
    <w:p w:rsidR="00AD23CF" w:rsidRDefault="00AD23CF" w:rsidP="00763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3CF" w:rsidRDefault="00AD23CF" w:rsidP="00763E03">
      <w:r>
        <w:separator/>
      </w:r>
    </w:p>
  </w:footnote>
  <w:footnote w:type="continuationSeparator" w:id="0">
    <w:p w:rsidR="00AD23CF" w:rsidRDefault="00AD23CF" w:rsidP="00763E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A4FEF"/>
    <w:multiLevelType w:val="hybridMultilevel"/>
    <w:tmpl w:val="8376C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2FA"/>
    <w:rsid w:val="00000C16"/>
    <w:rsid w:val="00021E7C"/>
    <w:rsid w:val="00024542"/>
    <w:rsid w:val="00030C2F"/>
    <w:rsid w:val="00037D19"/>
    <w:rsid w:val="0004386E"/>
    <w:rsid w:val="000B2759"/>
    <w:rsid w:val="00114E27"/>
    <w:rsid w:val="00123103"/>
    <w:rsid w:val="00226071"/>
    <w:rsid w:val="00230AF0"/>
    <w:rsid w:val="00247D82"/>
    <w:rsid w:val="002A745C"/>
    <w:rsid w:val="002E61A5"/>
    <w:rsid w:val="00300CE9"/>
    <w:rsid w:val="003429EB"/>
    <w:rsid w:val="0035008B"/>
    <w:rsid w:val="00382BEA"/>
    <w:rsid w:val="00383F97"/>
    <w:rsid w:val="0039237F"/>
    <w:rsid w:val="003C4F27"/>
    <w:rsid w:val="003D52A9"/>
    <w:rsid w:val="0041010E"/>
    <w:rsid w:val="00457275"/>
    <w:rsid w:val="00536ACA"/>
    <w:rsid w:val="005D5688"/>
    <w:rsid w:val="00625772"/>
    <w:rsid w:val="00672CA1"/>
    <w:rsid w:val="006A5C59"/>
    <w:rsid w:val="006C379D"/>
    <w:rsid w:val="00717115"/>
    <w:rsid w:val="00721C27"/>
    <w:rsid w:val="00752FD2"/>
    <w:rsid w:val="00762420"/>
    <w:rsid w:val="00763E03"/>
    <w:rsid w:val="007B3E14"/>
    <w:rsid w:val="008670EB"/>
    <w:rsid w:val="00922227"/>
    <w:rsid w:val="009D3AE5"/>
    <w:rsid w:val="00A374C1"/>
    <w:rsid w:val="00AC2D8C"/>
    <w:rsid w:val="00AC40AE"/>
    <w:rsid w:val="00AC6F3B"/>
    <w:rsid w:val="00AD23CF"/>
    <w:rsid w:val="00AD71F1"/>
    <w:rsid w:val="00AF6428"/>
    <w:rsid w:val="00B042FA"/>
    <w:rsid w:val="00B53551"/>
    <w:rsid w:val="00B85D09"/>
    <w:rsid w:val="00BC1160"/>
    <w:rsid w:val="00BF214F"/>
    <w:rsid w:val="00C016B9"/>
    <w:rsid w:val="00C036B9"/>
    <w:rsid w:val="00CC35EA"/>
    <w:rsid w:val="00CE5AF9"/>
    <w:rsid w:val="00CF75A5"/>
    <w:rsid w:val="00D102BE"/>
    <w:rsid w:val="00D10ED5"/>
    <w:rsid w:val="00D50F69"/>
    <w:rsid w:val="00D7770B"/>
    <w:rsid w:val="00D83A4B"/>
    <w:rsid w:val="00D949A0"/>
    <w:rsid w:val="00E032ED"/>
    <w:rsid w:val="00E117EA"/>
    <w:rsid w:val="00E9491B"/>
    <w:rsid w:val="00EC4F47"/>
    <w:rsid w:val="00F40B09"/>
    <w:rsid w:val="00F5656D"/>
    <w:rsid w:val="00F61684"/>
    <w:rsid w:val="00F72B26"/>
    <w:rsid w:val="00F954E2"/>
    <w:rsid w:val="00FD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70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042F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63E0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E0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63E0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E0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7</Pages>
  <Words>1484</Words>
  <Characters>8462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Абакар</cp:lastModifiedBy>
  <cp:revision>10</cp:revision>
  <cp:lastPrinted>2017-09-13T05:55:00Z</cp:lastPrinted>
  <dcterms:created xsi:type="dcterms:W3CDTF">2014-09-11T19:06:00Z</dcterms:created>
  <dcterms:modified xsi:type="dcterms:W3CDTF">2017-10-19T18:46:00Z</dcterms:modified>
</cp:coreProperties>
</file>